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751BD299" w:rsidR="00B12341" w:rsidRDefault="00572CE9" w:rsidP="00B12341">
      <w:pPr>
        <w:pStyle w:val="CRCoverPage"/>
        <w:tabs>
          <w:tab w:val="right" w:pos="9639"/>
        </w:tabs>
        <w:spacing w:after="0"/>
        <w:rPr>
          <w:b/>
          <w:noProof/>
          <w:sz w:val="24"/>
        </w:rPr>
      </w:pPr>
      <w:bookmarkStart w:id="0" w:name="_Hlk177645036"/>
      <w:r w:rsidRPr="005A37C7">
        <w:rPr>
          <w:b/>
          <w:noProof/>
          <w:sz w:val="24"/>
        </w:rPr>
        <w:t>3GPP TSG-RAN WG4 Meeting #115</w:t>
      </w:r>
      <w:r w:rsidR="00DC5180" w:rsidRPr="0033027D">
        <w:rPr>
          <w:b/>
          <w:noProof/>
          <w:sz w:val="24"/>
        </w:rPr>
        <w:tab/>
      </w:r>
      <w:r w:rsidR="00C04D9B" w:rsidRPr="00C04D9B">
        <w:rPr>
          <w:rFonts w:cs="Arial"/>
          <w:b/>
          <w:bCs/>
          <w:color w:val="808080"/>
          <w:sz w:val="26"/>
          <w:szCs w:val="26"/>
        </w:rPr>
        <w:t>R4-2506166</w:t>
      </w:r>
    </w:p>
    <w:p w14:paraId="63C63B34" w14:textId="353F4685" w:rsidR="001512D7" w:rsidRPr="002209E4" w:rsidRDefault="009D34C9" w:rsidP="002209E4">
      <w:pPr>
        <w:pStyle w:val="Header"/>
        <w:tabs>
          <w:tab w:val="right" w:pos="9781"/>
          <w:tab w:val="right" w:pos="13323"/>
        </w:tabs>
        <w:spacing w:before="60" w:after="60"/>
        <w:outlineLvl w:val="0"/>
        <w:rPr>
          <w:rFonts w:eastAsia="SimSun" w:cs="Arial"/>
          <w:b w:val="0"/>
          <w:sz w:val="24"/>
          <w:szCs w:val="24"/>
          <w:lang w:eastAsia="zh-CN"/>
        </w:rPr>
      </w:pPr>
      <w:r w:rsidRPr="006B26E8">
        <w:rPr>
          <w:rFonts w:cs="Arial"/>
          <w:sz w:val="24"/>
          <w:szCs w:val="24"/>
        </w:rPr>
        <w:t>St Julian’s, Malta, 19th – 25th May 2025</w:t>
      </w:r>
      <w:r w:rsidR="00766B19">
        <w:rPr>
          <w:rFonts w:cs="Arial"/>
          <w:sz w:val="24"/>
        </w:rPr>
        <w:br/>
      </w:r>
    </w:p>
    <w:p w14:paraId="3AA07729" w14:textId="55092BC5"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C04D9B" w:rsidRPr="00C04D9B">
        <w:rPr>
          <w:rFonts w:ascii="Arial" w:hAnsi="Arial" w:cs="Arial"/>
          <w:b/>
        </w:rPr>
        <w:t>Switching time diagram</w:t>
      </w:r>
    </w:p>
    <w:p w14:paraId="2F6BD3D4" w14:textId="77777777" w:rsidR="00C04D9B" w:rsidRPr="005E4466" w:rsidRDefault="00C04D9B"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574BB482"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72CE9" w:rsidRPr="00572CE9">
        <w:rPr>
          <w:rFonts w:ascii="Arial" w:hAnsi="Arial" w:cs="Arial"/>
          <w:b/>
        </w:rPr>
        <w:t>7.7.3</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1CB03BF2" w:rsidR="00BD0ED2" w:rsidRDefault="00AF07F8"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00E80682" w:rsidRPr="00E80682">
        <w:rPr>
          <w:rFonts w:ascii="Arial" w:hAnsi="Arial" w:cs="Arial"/>
          <w:b/>
        </w:rPr>
        <w:t>NR_LBCA_Sw-Core</w:t>
      </w:r>
    </w:p>
    <w:p w14:paraId="3EDAE914" w14:textId="06A40577"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BB2359">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68F442F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B2359">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04ED083C" w:rsidR="00777E6E" w:rsidRDefault="004A13BA" w:rsidP="003234CA">
      <w:r>
        <w:t xml:space="preserve">For WI LB DL CA via switching, </w:t>
      </w:r>
      <w:r w:rsidR="00294852">
        <w:t xml:space="preserve">WF </w:t>
      </w:r>
      <w:r w:rsidR="00B20B62">
        <w:t xml:space="preserve">[9] </w:t>
      </w:r>
      <w:r w:rsidR="00940025">
        <w:t>was</w:t>
      </w:r>
      <w:r w:rsidR="00294852">
        <w:t xml:space="preserve"> approved in RAN4#114</w:t>
      </w:r>
      <w:r w:rsidR="00DE2BDD">
        <w:t>bis</w:t>
      </w:r>
      <w:r w:rsidR="00294852">
        <w:t>.</w:t>
      </w:r>
      <w:r w:rsidR="00DE2BDD">
        <w:t xml:space="preserve"> </w:t>
      </w:r>
      <w:r w:rsidR="00375378">
        <w:t xml:space="preserve">This paper discusses </w:t>
      </w:r>
      <w:r w:rsidR="00DE2BDD">
        <w:t xml:space="preserve">some aspect of the </w:t>
      </w:r>
      <w:r w:rsidR="001B473D">
        <w:t>agreements</w:t>
      </w:r>
      <w:r w:rsidR="00DE2BDD">
        <w:t xml:space="preserve"> in the WF and brings some RAN4 views to RAN1 agreements </w:t>
      </w:r>
    </w:p>
    <w:p w14:paraId="576AB87E" w14:textId="1361A639" w:rsidR="001E2987" w:rsidRDefault="000A567D" w:rsidP="001E2987">
      <w:pPr>
        <w:pStyle w:val="Heading1"/>
      </w:pPr>
      <w:r>
        <w:t xml:space="preserve">2. </w:t>
      </w:r>
      <w:r>
        <w:tab/>
      </w:r>
      <w:r w:rsidR="002A1C01">
        <w:t>Discussion</w:t>
      </w:r>
      <w:r w:rsidR="001E2987">
        <w:t xml:space="preserve"> </w:t>
      </w:r>
    </w:p>
    <w:p w14:paraId="7AEDF211" w14:textId="77777777" w:rsidR="00847488" w:rsidRDefault="00A32CC4" w:rsidP="009D483F">
      <w:pPr>
        <w:pStyle w:val="Heading2"/>
      </w:pPr>
      <w:r>
        <w:t>2.1</w:t>
      </w:r>
      <w:r>
        <w:tab/>
      </w:r>
      <w:r w:rsidR="00224364">
        <w:t xml:space="preserve">Switching </w:t>
      </w:r>
      <w:r w:rsidR="00847488">
        <w:t>diagram aspects</w:t>
      </w:r>
    </w:p>
    <w:p w14:paraId="48A0EBB7" w14:textId="77777777" w:rsidR="00273D49" w:rsidRDefault="00CF08EE" w:rsidP="00847488">
      <w:r>
        <w:t xml:space="preserve">In RAN4#114bis many proposals for switching time diagrams were submitted. </w:t>
      </w:r>
      <w:r w:rsidR="008726B6">
        <w:t xml:space="preserve">The </w:t>
      </w:r>
      <w:r w:rsidR="00AF28D1">
        <w:t xml:space="preserve">purpose of the ON-OFF time masks in clause 6.3 is to indicate the position of the </w:t>
      </w:r>
      <w:r w:rsidR="00834D0D">
        <w:t xml:space="preserve">transient period with respect to the ON and OFF power requirements. </w:t>
      </w:r>
      <w:r w:rsidR="00245754">
        <w:t xml:space="preserve">The diagram can reflect other requirements too but it is important to clearly agree what </w:t>
      </w:r>
      <w:r w:rsidR="00273D49">
        <w:t xml:space="preserve">requirement the picture reflects. </w:t>
      </w:r>
      <w:r w:rsidR="00AF28D1">
        <w:t xml:space="preserve">Here we discuss what the picture can contain. </w:t>
      </w:r>
    </w:p>
    <w:p w14:paraId="23E0BD05" w14:textId="6F6587BE" w:rsidR="006859FF" w:rsidRDefault="00273D49" w:rsidP="00847488">
      <w:r w:rsidRPr="00A811D8">
        <w:rPr>
          <w:b/>
          <w:bCs/>
        </w:rPr>
        <w:t>Switching gap location</w:t>
      </w:r>
      <w:r w:rsidR="00CD2198">
        <w:rPr>
          <w:b/>
          <w:bCs/>
        </w:rPr>
        <w:t xml:space="preserve"> with respect to slot boundary</w:t>
      </w:r>
      <w:r w:rsidR="00A811D8">
        <w:t xml:space="preserve"> - </w:t>
      </w:r>
      <w:r w:rsidR="00847488">
        <w:t>RAN1</w:t>
      </w:r>
      <w:r w:rsidR="00A97EB3" w:rsidRPr="00624C1C">
        <w:t xml:space="preserve"> </w:t>
      </w:r>
      <w:r w:rsidR="00847488">
        <w:t xml:space="preserve">agreed that the switching </w:t>
      </w:r>
      <w:r w:rsidR="002048B1">
        <w:t xml:space="preserve">gap </w:t>
      </w:r>
      <w:r w:rsidR="00847488">
        <w:t>location is on the slot boundary</w:t>
      </w:r>
      <w:r w:rsidR="002720A8">
        <w:t xml:space="preserve"> [A]</w:t>
      </w:r>
      <w:r w:rsidR="00847488">
        <w:t xml:space="preserve">. </w:t>
      </w:r>
    </w:p>
    <w:p w14:paraId="2368458A" w14:textId="73475235" w:rsidR="00A811D8" w:rsidRDefault="008A52DF" w:rsidP="00847488">
      <w:r w:rsidRPr="0022600A">
        <w:rPr>
          <w:b/>
          <w:bCs/>
        </w:rPr>
        <w:t xml:space="preserve">Switching gap location </w:t>
      </w:r>
      <w:r w:rsidR="009873D9" w:rsidRPr="0022600A">
        <w:rPr>
          <w:b/>
          <w:bCs/>
        </w:rPr>
        <w:t>from SDL to FDD carrier</w:t>
      </w:r>
      <w:r w:rsidR="009873D9">
        <w:t xml:space="preserve"> – RAN1 agreed that the switching gap is in the SDL carrier</w:t>
      </w:r>
      <w:r w:rsidR="00D11C98">
        <w:t xml:space="preserve"> [D]</w:t>
      </w:r>
      <w:r w:rsidR="009873D9">
        <w:t>.</w:t>
      </w:r>
      <w:r w:rsidR="00D11C98">
        <w:t xml:space="preserve"> </w:t>
      </w:r>
      <w:r w:rsidR="00BD0EF5">
        <w:t xml:space="preserve">Placement for the </w:t>
      </w:r>
      <w:r w:rsidR="00D11C98">
        <w:t xml:space="preserve">FDD to SDL is </w:t>
      </w:r>
      <w:r w:rsidR="00E0630C">
        <w:t xml:space="preserve">still in discussion </w:t>
      </w:r>
      <w:r w:rsidR="003E24D7">
        <w:t>with all possible options.</w:t>
      </w:r>
      <w:r w:rsidR="009873D9">
        <w:t xml:space="preserve"> </w:t>
      </w:r>
      <w:r w:rsidR="00AF242C">
        <w:t>While drafting the figure, it should be noted that the switching gap and switching period are different things [</w:t>
      </w:r>
      <w:r w:rsidR="00CE603C">
        <w:t xml:space="preserve">C] </w:t>
      </w:r>
      <w:r w:rsidR="002024CD">
        <w:t>and care should be taken which term is used.</w:t>
      </w:r>
    </w:p>
    <w:p w14:paraId="1C9AC6A9" w14:textId="6F719A76" w:rsidR="0022600A" w:rsidRDefault="0022600A" w:rsidP="00847488">
      <w:r w:rsidRPr="00234055">
        <w:rPr>
          <w:b/>
          <w:bCs/>
        </w:rPr>
        <w:t>Timing advance</w:t>
      </w:r>
      <w:r>
        <w:t xml:space="preserve"> – The diagram can include the handling of the</w:t>
      </w:r>
      <w:r w:rsidR="003E24D7">
        <w:t xml:space="preserve"> timing advance</w:t>
      </w:r>
      <w:r w:rsidR="00D11C98">
        <w:t xml:space="preserve"> </w:t>
      </w:r>
      <w:r w:rsidR="003E24D7">
        <w:t>[B], [C].</w:t>
      </w:r>
      <w:r w:rsidR="00F332F4">
        <w:t xml:space="preserve"> So far RAN4 has no example of such case in TS even some nice ones were submitted in the </w:t>
      </w:r>
      <w:r w:rsidR="004F38EB">
        <w:t xml:space="preserve">Rel-18 TX Switching discussion. </w:t>
      </w:r>
      <w:r w:rsidR="00512388">
        <w:t xml:space="preserve">It should be noted that RAN1 uses </w:t>
      </w:r>
      <w:r w:rsidR="00DE1CA5">
        <w:t xml:space="preserve">term </w:t>
      </w:r>
      <w:r w:rsidR="00234055">
        <w:t>switching</w:t>
      </w:r>
      <w:r w:rsidR="00512388">
        <w:t xml:space="preserve"> gap </w:t>
      </w:r>
      <w:r w:rsidR="00DE1CA5">
        <w:t xml:space="preserve">that </w:t>
      </w:r>
      <w:r w:rsidR="00234055">
        <w:t>contains the switching period and sufficient time to accommodate the TA. [C]</w:t>
      </w:r>
    </w:p>
    <w:p w14:paraId="1459F309" w14:textId="0083FC20" w:rsidR="0041131E" w:rsidRDefault="0041131E" w:rsidP="00847488">
      <w:r>
        <w:t>What to write as requirement for the case when TA is taken into account sh</w:t>
      </w:r>
      <w:r w:rsidR="00500A7C">
        <w:t>ould</w:t>
      </w:r>
      <w:r>
        <w:t xml:space="preserve"> be discussed. The TA advances the UL i.e. it is relevant for the FDD to SDL switch direction since if the TA is larger than estimated, the UE may end up in to the situation that it needs to transmit before DL has stopped.</w:t>
      </w:r>
      <w:r w:rsidR="00556E13">
        <w:t xml:space="preserve"> This would be considered as </w:t>
      </w:r>
      <w:r>
        <w:t xml:space="preserve"> </w:t>
      </w:r>
    </w:p>
    <w:p w14:paraId="4677F3B4" w14:textId="49E79945" w:rsidR="00DE1CA5" w:rsidRDefault="000F7F27" w:rsidP="00847488">
      <w:r w:rsidRPr="00D079FA">
        <w:rPr>
          <w:b/>
          <w:bCs/>
        </w:rPr>
        <w:t xml:space="preserve">Further thinking </w:t>
      </w:r>
      <w:r w:rsidR="00B02EAC" w:rsidRPr="00D079FA">
        <w:rPr>
          <w:b/>
          <w:bCs/>
        </w:rPr>
        <w:t xml:space="preserve">is needed </w:t>
      </w:r>
      <w:r w:rsidR="00A82DFA" w:rsidRPr="00D079FA">
        <w:rPr>
          <w:b/>
          <w:bCs/>
        </w:rPr>
        <w:t xml:space="preserve">how </w:t>
      </w:r>
      <w:r w:rsidR="00AF290D" w:rsidRPr="00D079FA">
        <w:rPr>
          <w:b/>
          <w:bCs/>
        </w:rPr>
        <w:t xml:space="preserve">the mask is </w:t>
      </w:r>
      <w:r w:rsidR="00551D2E" w:rsidRPr="00D079FA">
        <w:rPr>
          <w:b/>
          <w:bCs/>
        </w:rPr>
        <w:t xml:space="preserve">defined for </w:t>
      </w:r>
      <w:r w:rsidR="004D5BB9" w:rsidRPr="00D079FA">
        <w:rPr>
          <w:b/>
          <w:bCs/>
        </w:rPr>
        <w:t>receive side</w:t>
      </w:r>
      <w:r w:rsidR="00792AC9">
        <w:t>, like Issue 3 of WF [9] states</w:t>
      </w:r>
      <w:r w:rsidR="00A37CFB">
        <w:t xml:space="preserve">. </w:t>
      </w:r>
      <w:r w:rsidR="00EF481E">
        <w:t>If the requirement is for the r</w:t>
      </w:r>
      <w:r w:rsidR="009E3CD0">
        <w:t xml:space="preserve">eceiver </w:t>
      </w:r>
      <w:r w:rsidR="00EF481E">
        <w:t xml:space="preserve">for the switching gap is on </w:t>
      </w:r>
      <w:r w:rsidR="009E3CD0">
        <w:t xml:space="preserve">symbol level </w:t>
      </w:r>
      <w:r w:rsidR="00EF481E">
        <w:t>o</w:t>
      </w:r>
      <w:r w:rsidR="00B63FC6">
        <w:t xml:space="preserve">r slot level </w:t>
      </w:r>
      <w:r w:rsidR="00EF481E">
        <w:t xml:space="preserve">is being discussed </w:t>
      </w:r>
      <w:r w:rsidR="00620461">
        <w:t xml:space="preserve">in </w:t>
      </w:r>
      <w:r w:rsidR="00EF481E">
        <w:t>RRM</w:t>
      </w:r>
      <w:r w:rsidR="00620461">
        <w:t xml:space="preserve"> domain</w:t>
      </w:r>
      <w:r w:rsidR="00EF481E">
        <w:t xml:space="preserve">. </w:t>
      </w:r>
      <w:r w:rsidR="00497DD9">
        <w:t xml:space="preserve">Symbol level requirement </w:t>
      </w:r>
      <w:r w:rsidR="00F25F40">
        <w:t xml:space="preserve">will lead to more optimised solution. </w:t>
      </w:r>
      <w:r w:rsidR="00EF481E">
        <w:t>W</w:t>
      </w:r>
      <w:r w:rsidR="009C2E62">
        <w:t xml:space="preserve">hat to write as a requirement </w:t>
      </w:r>
      <w:r w:rsidR="00094141">
        <w:t xml:space="preserve">other than TX ON and OFF powers and transient periods </w:t>
      </w:r>
      <w:r w:rsidR="00EF481E">
        <w:t xml:space="preserve">in RF spec </w:t>
      </w:r>
      <w:r w:rsidR="00094141">
        <w:t>is unclear.</w:t>
      </w:r>
      <w:r w:rsidR="004B7F58">
        <w:t xml:space="preserve"> </w:t>
      </w:r>
    </w:p>
    <w:p w14:paraId="7B1ACF21" w14:textId="1F33D1D6" w:rsidR="00CC5CE1" w:rsidRPr="00CC5CE1" w:rsidRDefault="00094141" w:rsidP="00847488">
      <w:pPr>
        <w:rPr>
          <w:b/>
          <w:bCs/>
        </w:rPr>
      </w:pPr>
      <w:r w:rsidRPr="00CC5CE1">
        <w:rPr>
          <w:b/>
          <w:bCs/>
        </w:rPr>
        <w:t xml:space="preserve">Observation 1: </w:t>
      </w:r>
      <w:r w:rsidR="00CC5CE1" w:rsidRPr="00CC5CE1">
        <w:rPr>
          <w:b/>
          <w:bCs/>
        </w:rPr>
        <w:t xml:space="preserve">How to write the </w:t>
      </w:r>
      <w:r w:rsidRPr="00CC5CE1">
        <w:rPr>
          <w:b/>
          <w:bCs/>
        </w:rPr>
        <w:t xml:space="preserve">RX </w:t>
      </w:r>
      <w:r w:rsidR="00FC248C" w:rsidRPr="00CC5CE1">
        <w:rPr>
          <w:b/>
          <w:bCs/>
        </w:rPr>
        <w:t>requirement for the timing diagram</w:t>
      </w:r>
      <w:r w:rsidRPr="00CC5CE1">
        <w:rPr>
          <w:b/>
          <w:bCs/>
        </w:rPr>
        <w:t xml:space="preserve"> is</w:t>
      </w:r>
      <w:r w:rsidR="00CC5CE1" w:rsidRPr="00CC5CE1">
        <w:rPr>
          <w:b/>
          <w:bCs/>
        </w:rPr>
        <w:t xml:space="preserve"> unclear </w:t>
      </w:r>
      <w:r w:rsidR="00F25F40">
        <w:rPr>
          <w:b/>
          <w:bCs/>
        </w:rPr>
        <w:t>and should be left to RRM room discussion</w:t>
      </w:r>
    </w:p>
    <w:p w14:paraId="046946B6" w14:textId="4013D5FA" w:rsidR="00094141" w:rsidRPr="00624C1C" w:rsidRDefault="00BF491F" w:rsidP="00847488">
      <w:r>
        <w:t xml:space="preserve">It should be noted that </w:t>
      </w:r>
      <w:r w:rsidR="00631636">
        <w:t xml:space="preserve">the agreement [C] says </w:t>
      </w:r>
      <w:r>
        <w:t>the switching gap can be different to different direction of the switching but not that switching period is different.</w:t>
      </w:r>
    </w:p>
    <w:p w14:paraId="52523661" w14:textId="255826C3" w:rsidR="00E611FC" w:rsidRDefault="00E611FC" w:rsidP="00573A68">
      <w:pPr>
        <w:pStyle w:val="Heading2"/>
      </w:pPr>
      <w:r>
        <w:lastRenderedPageBreak/>
        <w:t>2.</w:t>
      </w:r>
      <w:r w:rsidR="001A1905">
        <w:t>2</w:t>
      </w:r>
      <w:r>
        <w:tab/>
        <w:t xml:space="preserve">Switching </w:t>
      </w:r>
      <w:r w:rsidR="00573A68">
        <w:t>frequency</w:t>
      </w:r>
    </w:p>
    <w:p w14:paraId="6E49A549" w14:textId="22FD3CDE" w:rsidR="0043029F" w:rsidRDefault="009723FD" w:rsidP="00C559FD">
      <w:r>
        <w:t>RAN1 made some agreement on the switching periodicity [E-1/2/3]. The unit of the switching pattern is 1 slot</w:t>
      </w:r>
      <w:r w:rsidR="0043029F">
        <w:t xml:space="preserve"> [E-1] </w:t>
      </w:r>
      <w:r w:rsidR="00D40B4C">
        <w:t xml:space="preserve"> and </w:t>
      </w:r>
      <w:r w:rsidR="00986E83">
        <w:t xml:space="preserve">from there we can extend that there is at most one switch per slot, assuming both bands are deploying same SCS. </w:t>
      </w:r>
      <w:r w:rsidR="0043029F">
        <w:t>Agree</w:t>
      </w:r>
      <w:r w:rsidR="00AD6B33">
        <w:t xml:space="preserve">ment [E-3] says that the </w:t>
      </w:r>
      <w:r w:rsidR="00FE59A2">
        <w:t xml:space="preserve">periodicity of 40 msec is atleast </w:t>
      </w:r>
      <w:r w:rsidR="009D2571">
        <w:t xml:space="preserve">supported and [E-2] implies there will be </w:t>
      </w:r>
      <w:r w:rsidR="00D77538">
        <w:t>an agreement on fastest periodicity.</w:t>
      </w:r>
    </w:p>
    <w:p w14:paraId="00082D8D" w14:textId="1704AEEC" w:rsidR="00D77538" w:rsidRPr="00CD7075" w:rsidRDefault="00D77538" w:rsidP="00C559FD">
      <w:pPr>
        <w:rPr>
          <w:b/>
          <w:bCs/>
        </w:rPr>
      </w:pPr>
      <w:r w:rsidRPr="00CD7075">
        <w:rPr>
          <w:b/>
          <w:bCs/>
        </w:rPr>
        <w:t xml:space="preserve">Observation 2: RAN1 is discussing </w:t>
      </w:r>
      <w:r w:rsidR="002E1DFE" w:rsidRPr="00CD7075">
        <w:rPr>
          <w:b/>
          <w:bCs/>
        </w:rPr>
        <w:t xml:space="preserve">periodicity limits for the number of </w:t>
      </w:r>
      <w:r w:rsidR="00CD7075" w:rsidRPr="00CD7075">
        <w:rPr>
          <w:b/>
          <w:bCs/>
        </w:rPr>
        <w:t xml:space="preserve">X </w:t>
      </w:r>
      <w:r w:rsidR="002E1DFE" w:rsidRPr="00CD7075">
        <w:rPr>
          <w:b/>
          <w:bCs/>
        </w:rPr>
        <w:t>switches per</w:t>
      </w:r>
      <w:r w:rsidR="00CD7075" w:rsidRPr="00CD7075">
        <w:rPr>
          <w:b/>
          <w:bCs/>
        </w:rPr>
        <w:t xml:space="preserve"> Y slots and X&lt;Y. </w:t>
      </w:r>
      <w:r w:rsidR="002E1DFE" w:rsidRPr="00CD7075">
        <w:rPr>
          <w:b/>
          <w:bCs/>
        </w:rPr>
        <w:t xml:space="preserve"> </w:t>
      </w:r>
    </w:p>
    <w:p w14:paraId="6C74925F" w14:textId="55411AC9" w:rsidR="00300AFD" w:rsidRPr="00CD7075" w:rsidRDefault="00CD7075" w:rsidP="00C559FD">
      <w:r w:rsidRPr="00CD7075">
        <w:t>There may not be need to discuss this aspect anymore in RAN4.</w:t>
      </w:r>
    </w:p>
    <w:p w14:paraId="068A8046" w14:textId="7CD2CEFF" w:rsidR="0036403F" w:rsidRDefault="0036403F" w:rsidP="0036403F">
      <w:pPr>
        <w:pStyle w:val="Heading1"/>
      </w:pPr>
      <w:r>
        <w:t>Conclusion</w:t>
      </w:r>
    </w:p>
    <w:p w14:paraId="5EB3B755" w14:textId="397446B6" w:rsidR="00AD326A" w:rsidRPr="00DE2BDD" w:rsidRDefault="006656DF" w:rsidP="00021B8C">
      <w:r w:rsidRPr="00DE2BDD">
        <w:t>We discussed the switching diagram aspects and what should be included and what not. We als</w:t>
      </w:r>
      <w:r w:rsidR="00DE2BDD">
        <w:t>o</w:t>
      </w:r>
      <w:r w:rsidRPr="00DE2BDD">
        <w:t xml:space="preserve"> discussed the </w:t>
      </w:r>
      <w:r w:rsidR="00DE2BDD" w:rsidRPr="00DE2BDD">
        <w:t xml:space="preserve">limits how many switches should UE be prepared to do in a slot. </w:t>
      </w:r>
      <w:r w:rsidRPr="00DE2BDD">
        <w:t>We made two observations:</w:t>
      </w:r>
    </w:p>
    <w:p w14:paraId="7CEABD1F" w14:textId="77777777" w:rsidR="006656DF" w:rsidRPr="00CC5CE1" w:rsidRDefault="006656DF" w:rsidP="006656DF">
      <w:pPr>
        <w:rPr>
          <w:b/>
          <w:bCs/>
        </w:rPr>
      </w:pPr>
      <w:r w:rsidRPr="00CC5CE1">
        <w:rPr>
          <w:b/>
          <w:bCs/>
        </w:rPr>
        <w:t xml:space="preserve">Observation 1: How to write the RX requirement for the timing diagram is unclear </w:t>
      </w:r>
      <w:r>
        <w:rPr>
          <w:b/>
          <w:bCs/>
        </w:rPr>
        <w:t>and should be left to RRM room discussion</w:t>
      </w:r>
    </w:p>
    <w:p w14:paraId="0FDC955C" w14:textId="41CEA339" w:rsidR="006656DF" w:rsidRPr="00DE1A40" w:rsidRDefault="006656DF" w:rsidP="00021B8C">
      <w:pPr>
        <w:rPr>
          <w:b/>
          <w:bCs/>
        </w:rPr>
      </w:pPr>
      <w:r w:rsidRPr="00CD7075">
        <w:rPr>
          <w:b/>
          <w:bCs/>
        </w:rPr>
        <w:t xml:space="preserve">Observation 2: RAN1 is discussing periodicity limits for the number of X switches per Y slots and X&lt;Y.  </w:t>
      </w:r>
    </w:p>
    <w:p w14:paraId="11D8DF26" w14:textId="331351E0" w:rsidR="007018F3" w:rsidRDefault="007018F3" w:rsidP="00D506FF">
      <w:pPr>
        <w:pStyle w:val="Heading1"/>
        <w:ind w:left="0" w:firstLine="0"/>
      </w:pPr>
      <w:r>
        <w:t>Reference</w:t>
      </w:r>
    </w:p>
    <w:p w14:paraId="5E5C0ADE" w14:textId="24C7938E" w:rsidR="00714ABC" w:rsidRDefault="007018F3" w:rsidP="00D5222A">
      <w:pPr>
        <w:pStyle w:val="B1"/>
        <w:spacing w:after="120"/>
        <w:ind w:left="576" w:hanging="288"/>
      </w:pPr>
      <w:r>
        <w:t>[1]</w:t>
      </w:r>
      <w:r>
        <w:tab/>
      </w:r>
      <w:r w:rsidR="00DE7C97" w:rsidRPr="001E304B">
        <w:t>RP</w:t>
      </w:r>
      <w:r w:rsidR="00DE7C97">
        <w:t>-</w:t>
      </w:r>
      <w:r w:rsidR="00DE7C97" w:rsidRPr="001E304B">
        <w:t>243317</w:t>
      </w:r>
      <w:r w:rsidR="00C72B3C">
        <w:t>,</w:t>
      </w:r>
      <w:r w:rsidR="001E304B" w:rsidRPr="001E304B">
        <w:t xml:space="preserve"> </w:t>
      </w:r>
      <w:r w:rsidR="00C72B3C">
        <w:t>“</w:t>
      </w:r>
      <w:r w:rsidR="001E304B" w:rsidRPr="001E304B">
        <w:t>New WID on low band carrier aggregation via switching</w:t>
      </w:r>
      <w:r w:rsidR="00C72B3C">
        <w:t xml:space="preserve">”, </w:t>
      </w:r>
      <w:r w:rsidR="00BC464C" w:rsidRPr="00BC464C">
        <w:t>Apple</w:t>
      </w:r>
      <w:r w:rsidR="00AD4576">
        <w:t xml:space="preserve">, </w:t>
      </w:r>
      <w:r w:rsidR="00AD4576" w:rsidRPr="00AD4576">
        <w:t>3GPP TSG RAN Meeting #106</w:t>
      </w:r>
      <w:r w:rsidR="00AD4576">
        <w:t xml:space="preserve">, </w:t>
      </w:r>
      <w:r w:rsidR="00AA4FB4" w:rsidRPr="00AA4FB4">
        <w:t>Madrid, Spain, December 9-12, 2024</w:t>
      </w:r>
      <w:r w:rsidR="00AA4FB4" w:rsidRPr="00AA4FB4">
        <w:tab/>
      </w:r>
    </w:p>
    <w:p w14:paraId="1134C44A" w14:textId="1766D10D" w:rsidR="00BA341B" w:rsidRDefault="007B66BD" w:rsidP="007A3FD9">
      <w:pPr>
        <w:pStyle w:val="B1"/>
        <w:spacing w:after="120"/>
        <w:ind w:left="576" w:hanging="288"/>
      </w:pPr>
      <w:r>
        <w:t>[2]</w:t>
      </w:r>
      <w:r>
        <w:tab/>
        <w:t>RP-242532, “</w:t>
      </w:r>
      <w:r w:rsidR="00F213E8" w:rsidRPr="00F213E8">
        <w:t>Motivation for a new work item on low band carrier aggregation via switching in Rel-19</w:t>
      </w:r>
      <w:r>
        <w:t xml:space="preserve">”, </w:t>
      </w:r>
      <w:r w:rsidR="00406060" w:rsidRPr="00406060">
        <w:t>AT&amp;T</w:t>
      </w:r>
      <w:r w:rsidR="00406060">
        <w:t xml:space="preserve">, </w:t>
      </w:r>
      <w:r w:rsidR="003B0874" w:rsidRPr="003B0874">
        <w:t>3GPP TSG RAN Meeting #106</w:t>
      </w:r>
      <w:r w:rsidR="003B0874">
        <w:t xml:space="preserve">, </w:t>
      </w:r>
      <w:r w:rsidR="003B0874" w:rsidRPr="003B0874">
        <w:t>Madrid, Spain, December 9-12, 2024</w:t>
      </w:r>
    </w:p>
    <w:p w14:paraId="03467756" w14:textId="18A923D7" w:rsidR="005B24CD" w:rsidRDefault="005B24CD" w:rsidP="005B24CD">
      <w:pPr>
        <w:pStyle w:val="B1"/>
        <w:spacing w:after="120"/>
        <w:ind w:left="576" w:hanging="288"/>
      </w:pPr>
      <w:r>
        <w:t>[3]</w:t>
      </w:r>
      <w:r>
        <w:tab/>
        <w:t>R4-2503016, “WF on low-low band switching”, Apple</w:t>
      </w:r>
      <w:r w:rsidR="00C255D5">
        <w:t xml:space="preserve">, </w:t>
      </w:r>
      <w:r w:rsidR="00C255D5" w:rsidRPr="00C255D5">
        <w:t>3GPP TSG-RAN WG4 Meeting #114</w:t>
      </w:r>
      <w:r w:rsidR="004A13BA">
        <w:t xml:space="preserve">, </w:t>
      </w:r>
      <w:r w:rsidR="004A13BA" w:rsidRPr="004A13BA">
        <w:t>Athens, Greece, February 17-21, 2025</w:t>
      </w:r>
    </w:p>
    <w:p w14:paraId="0191D66C" w14:textId="77777777" w:rsidR="004A13BA" w:rsidRDefault="005B24CD" w:rsidP="004A13BA">
      <w:pPr>
        <w:pStyle w:val="B1"/>
        <w:spacing w:after="120"/>
        <w:ind w:left="576" w:hanging="288"/>
      </w:pPr>
      <w:r>
        <w:t>[4]</w:t>
      </w:r>
      <w:r>
        <w:tab/>
        <w:t xml:space="preserve">R4-2502877, “LS on switching periods for low-low band switching”, </w:t>
      </w:r>
      <w:r w:rsidR="001C06D1">
        <w:t xml:space="preserve">AT&amp;T, </w:t>
      </w:r>
      <w:r w:rsidR="004A13BA" w:rsidRPr="00C255D5">
        <w:t>3GPP TSG-RAN WG4 Meeting #114</w:t>
      </w:r>
      <w:r w:rsidR="004A13BA">
        <w:t xml:space="preserve">, </w:t>
      </w:r>
      <w:r w:rsidR="004A13BA" w:rsidRPr="004A13BA">
        <w:t>Athens, Greece, February 17-21, 2025</w:t>
      </w:r>
    </w:p>
    <w:p w14:paraId="261961F1" w14:textId="77777777" w:rsidR="00E354C5" w:rsidRDefault="00E354C5" w:rsidP="00E354C5">
      <w:pPr>
        <w:pStyle w:val="B1"/>
        <w:spacing w:after="120"/>
        <w:ind w:left="576" w:hanging="288"/>
      </w:pPr>
      <w:r>
        <w:t>[5]</w:t>
      </w:r>
      <w:r>
        <w:tab/>
      </w:r>
      <w:r w:rsidRPr="00E354C5">
        <w:t>R4-2500492</w:t>
      </w:r>
      <w:r>
        <w:t>, “</w:t>
      </w:r>
      <w:r w:rsidRPr="00E354C5">
        <w:t>Initial aspects of RX Switching</w:t>
      </w:r>
      <w:r>
        <w:t xml:space="preserve">”, Qualcomm, </w:t>
      </w:r>
      <w:r w:rsidRPr="00C255D5">
        <w:t>3GPP TSG-RAN WG4 Meeting #114</w:t>
      </w:r>
      <w:r>
        <w:t xml:space="preserve">, </w:t>
      </w:r>
      <w:r w:rsidRPr="004A13BA">
        <w:t>Athens, Greece, February 17-21, 2025</w:t>
      </w:r>
    </w:p>
    <w:p w14:paraId="0E7C647F" w14:textId="4BE30457" w:rsidR="007B7889" w:rsidRDefault="007B7889" w:rsidP="00ED3C23">
      <w:pPr>
        <w:pStyle w:val="B1"/>
        <w:spacing w:after="120"/>
        <w:ind w:left="576" w:hanging="288"/>
      </w:pPr>
      <w:r>
        <w:t>[6]</w:t>
      </w:r>
      <w:r>
        <w:tab/>
      </w:r>
      <w:r w:rsidRPr="007B7889">
        <w:t>R4-2501572</w:t>
      </w:r>
      <w:r>
        <w:t>, “</w:t>
      </w:r>
      <w:r w:rsidRPr="007B7889">
        <w:t>Time masks for LB-LB CA switching</w:t>
      </w:r>
      <w:r>
        <w:t xml:space="preserve">”, Ericsson, </w:t>
      </w:r>
      <w:r w:rsidR="00ED3C23" w:rsidRPr="00C255D5">
        <w:t>3GPP TSG-RAN WG4 Meeting #114</w:t>
      </w:r>
      <w:r w:rsidR="00ED3C23">
        <w:t xml:space="preserve">, </w:t>
      </w:r>
      <w:r w:rsidR="00ED3C23" w:rsidRPr="004A13BA">
        <w:t>Athens, Greece, February 17-21, 2025</w:t>
      </w:r>
    </w:p>
    <w:p w14:paraId="750EC276" w14:textId="77777777" w:rsidR="00ED3C23" w:rsidRDefault="007B7889" w:rsidP="00ED3C23">
      <w:pPr>
        <w:pStyle w:val="B1"/>
        <w:spacing w:after="120"/>
        <w:ind w:left="576" w:hanging="288"/>
      </w:pPr>
      <w:r>
        <w:t>[7]</w:t>
      </w:r>
      <w:r>
        <w:tab/>
      </w:r>
      <w:r w:rsidR="00ED3C23" w:rsidRPr="00ED3C23">
        <w:t>R4-2500405</w:t>
      </w:r>
      <w:r w:rsidR="00ED3C23">
        <w:t>, “</w:t>
      </w:r>
      <w:r w:rsidR="00ED3C23" w:rsidRPr="00ED3C23">
        <w:t>NR_LBCA_Sw Considerations</w:t>
      </w:r>
      <w:r w:rsidR="00ED3C23">
        <w:t xml:space="preserve">”, Nokia, </w:t>
      </w:r>
      <w:r w:rsidR="00ED3C23" w:rsidRPr="00C255D5">
        <w:t>3GPP TSG-RAN WG4 Meeting #114</w:t>
      </w:r>
      <w:r w:rsidR="00ED3C23">
        <w:t xml:space="preserve">, </w:t>
      </w:r>
      <w:r w:rsidR="00ED3C23" w:rsidRPr="004A13BA">
        <w:t>Athens, Greece, February 17-21, 2025</w:t>
      </w:r>
    </w:p>
    <w:p w14:paraId="0EEB4D5D" w14:textId="099CCC56" w:rsidR="00C34F90" w:rsidRDefault="00C34F90" w:rsidP="009B6229">
      <w:pPr>
        <w:pStyle w:val="B1"/>
        <w:spacing w:after="120"/>
        <w:ind w:left="576" w:hanging="288"/>
      </w:pPr>
      <w:r>
        <w:t>[8]</w:t>
      </w:r>
      <w:r>
        <w:tab/>
      </w:r>
      <w:r w:rsidR="009B6229" w:rsidRPr="009B6229">
        <w:t>R1-2502860</w:t>
      </w:r>
      <w:r w:rsidR="009B6229">
        <w:t>, “</w:t>
      </w:r>
      <w:r w:rsidRPr="00C34F90">
        <w:t>Low band carrier aggregation via switching</w:t>
      </w:r>
      <w:r w:rsidR="009B6229">
        <w:t>”, Qualcomm Incorporated, 3GPP TSG-RAN4 Meeting #114Bis, Wuhan, Hubei, China, 07th – 11th April, 2025</w:t>
      </w:r>
    </w:p>
    <w:p w14:paraId="4FA861D3" w14:textId="789B5E73" w:rsidR="00B37439" w:rsidRDefault="00B37439" w:rsidP="009B6229">
      <w:pPr>
        <w:pStyle w:val="B1"/>
        <w:spacing w:after="120"/>
        <w:ind w:left="576" w:hanging="288"/>
      </w:pPr>
      <w:r>
        <w:t>[9]</w:t>
      </w:r>
      <w:r>
        <w:tab/>
      </w:r>
      <w:r w:rsidR="00B20B62" w:rsidRPr="00B20B62">
        <w:t>R4-2505223</w:t>
      </w:r>
      <w:r w:rsidR="00B20B62">
        <w:t>, “</w:t>
      </w:r>
      <w:r w:rsidR="00B20B62" w:rsidRPr="00B20B62">
        <w:t>WF on UE RF requirements for LB CA via switching</w:t>
      </w:r>
      <w:r w:rsidR="00B20B62">
        <w:t xml:space="preserve">”, </w:t>
      </w:r>
      <w:r w:rsidR="00B20B62" w:rsidRPr="00B20B62">
        <w:t>Apple</w:t>
      </w:r>
      <w:r w:rsidR="00B20B62">
        <w:t>, 3GPP TSG-RAN4 Meeting #114Bis, Wuhan, Hubei, China, 07th – 11th April, 2025</w:t>
      </w:r>
    </w:p>
    <w:p w14:paraId="4D0573A6" w14:textId="5247259F" w:rsidR="007B7889" w:rsidRDefault="007B7889" w:rsidP="00E354C5">
      <w:pPr>
        <w:pStyle w:val="B1"/>
        <w:spacing w:after="120"/>
        <w:ind w:left="576" w:hanging="288"/>
      </w:pPr>
    </w:p>
    <w:p w14:paraId="55447D7E" w14:textId="7F5F1F40" w:rsidR="00E354C5" w:rsidRDefault="00225672" w:rsidP="00D35E45">
      <w:pPr>
        <w:pStyle w:val="Heading1"/>
      </w:pPr>
      <w:r>
        <w:t>RAN1</w:t>
      </w:r>
      <w:r w:rsidR="002048B1">
        <w:t>#120bis</w:t>
      </w:r>
      <w:r>
        <w:t xml:space="preserve"> agreements</w:t>
      </w:r>
    </w:p>
    <w:p w14:paraId="32DE3B46" w14:textId="77777777" w:rsidR="00225672" w:rsidRDefault="00225672" w:rsidP="004A13BA">
      <w:pPr>
        <w:pStyle w:val="B1"/>
        <w:spacing w:after="120"/>
        <w:ind w:left="576" w:hanging="288"/>
      </w:pPr>
    </w:p>
    <w:p w14:paraId="55AAC41B" w14:textId="5E11ECD0" w:rsidR="002048B1" w:rsidRPr="002048B1" w:rsidRDefault="00A73951" w:rsidP="002048B1">
      <w:pPr>
        <w:pStyle w:val="B1"/>
        <w:spacing w:after="120"/>
        <w:ind w:left="576" w:hanging="288"/>
        <w:rPr>
          <w:lang w:val="en-US"/>
        </w:rPr>
      </w:pPr>
      <w:r w:rsidRPr="00A73951">
        <w:rPr>
          <w:lang w:val="en-US"/>
        </w:rPr>
        <w:t xml:space="preserve">[A] </w:t>
      </w:r>
      <w:r w:rsidR="002048B1" w:rsidRPr="002048B1">
        <w:rPr>
          <w:highlight w:val="green"/>
          <w:lang w:val="en-US"/>
        </w:rPr>
        <w:t>Agreement</w:t>
      </w:r>
    </w:p>
    <w:p w14:paraId="13322D0F" w14:textId="77777777" w:rsidR="002048B1" w:rsidRPr="002048B1" w:rsidRDefault="002048B1" w:rsidP="002048B1">
      <w:pPr>
        <w:pStyle w:val="B1"/>
        <w:spacing w:after="120"/>
        <w:ind w:left="576" w:hanging="288"/>
        <w:rPr>
          <w:lang w:val="en-US"/>
        </w:rPr>
      </w:pPr>
      <w:r w:rsidRPr="002048B1">
        <w:t xml:space="preserve">For RRC configuration of semi-static switching pattern in Rel-19 low NR band carrier aggregation via switching, it </w:t>
      </w:r>
      <w:r w:rsidRPr="002048B1">
        <w:rPr>
          <w:b/>
          <w:bCs/>
        </w:rPr>
        <w:t>is not expected that</w:t>
      </w:r>
      <w:r w:rsidRPr="002048B1">
        <w:t xml:space="preserve"> </w:t>
      </w:r>
      <w:r w:rsidRPr="002048B1">
        <w:rPr>
          <w:b/>
          <w:bCs/>
        </w:rPr>
        <w:t xml:space="preserve">the same slot (1ms) contains both symbol(s) configured as FDD carrier and symbol(s) configured as SDL carrier. </w:t>
      </w:r>
    </w:p>
    <w:p w14:paraId="53507B36" w14:textId="65D23F2B" w:rsidR="001E06ED" w:rsidRPr="001E06ED" w:rsidRDefault="00A73951" w:rsidP="001E06ED">
      <w:pPr>
        <w:pStyle w:val="B1"/>
        <w:spacing w:after="120"/>
        <w:ind w:left="576" w:hanging="288"/>
        <w:rPr>
          <w:lang w:val="en-US"/>
        </w:rPr>
      </w:pPr>
      <w:r w:rsidRPr="00A73951">
        <w:rPr>
          <w:lang w:val="en-US"/>
        </w:rPr>
        <w:t xml:space="preserve">[B] </w:t>
      </w:r>
      <w:r w:rsidR="001E06ED" w:rsidRPr="001E06ED">
        <w:rPr>
          <w:highlight w:val="green"/>
          <w:lang w:val="en-US"/>
        </w:rPr>
        <w:t>Agreement</w:t>
      </w:r>
    </w:p>
    <w:p w14:paraId="5193A793" w14:textId="77777777" w:rsidR="001E06ED" w:rsidRPr="001E06ED" w:rsidRDefault="001E06ED" w:rsidP="001E06ED">
      <w:pPr>
        <w:pStyle w:val="B1"/>
        <w:spacing w:after="120"/>
        <w:ind w:left="576" w:hanging="288"/>
        <w:rPr>
          <w:lang w:val="en-US"/>
        </w:rPr>
      </w:pPr>
      <w:r w:rsidRPr="001E06ED">
        <w:lastRenderedPageBreak/>
        <w:t xml:space="preserve">For Rel-19 low NR band carrier aggregation via switching, the semi-static switching pattern and corresponding switching gap are based on the </w:t>
      </w:r>
      <w:r w:rsidRPr="001E06ED">
        <w:rPr>
          <w:b/>
          <w:bCs/>
        </w:rPr>
        <w:t>downlink timing (DL reception time at UE side)</w:t>
      </w:r>
      <w:r w:rsidRPr="001E06ED">
        <w:t xml:space="preserve"> of Pcell.</w:t>
      </w:r>
    </w:p>
    <w:p w14:paraId="28908DE4" w14:textId="7F606771" w:rsidR="001E06ED" w:rsidRPr="001E06ED" w:rsidRDefault="00A73951" w:rsidP="001E06ED">
      <w:pPr>
        <w:pStyle w:val="B1"/>
        <w:spacing w:after="120"/>
        <w:ind w:left="576" w:hanging="288"/>
        <w:rPr>
          <w:lang w:val="en-US"/>
        </w:rPr>
      </w:pPr>
      <w:r w:rsidRPr="00A73951">
        <w:t xml:space="preserve">[C] </w:t>
      </w:r>
      <w:r w:rsidR="001E06ED" w:rsidRPr="001E06ED">
        <w:rPr>
          <w:highlight w:val="green"/>
        </w:rPr>
        <w:t>Agreement</w:t>
      </w:r>
    </w:p>
    <w:p w14:paraId="4CA0355A" w14:textId="77777777" w:rsidR="001E06ED" w:rsidRPr="001E06ED" w:rsidRDefault="001E06ED" w:rsidP="001E06ED">
      <w:pPr>
        <w:pStyle w:val="B1"/>
        <w:spacing w:after="120"/>
        <w:ind w:left="576" w:hanging="288"/>
        <w:rPr>
          <w:lang w:val="en-US"/>
        </w:rPr>
      </w:pPr>
      <w:r w:rsidRPr="001E06ED">
        <w:t xml:space="preserve">For RRC configuration of semi-static switching pattern in Rel-19 low NR band carrier aggregation via switching, the </w:t>
      </w:r>
      <w:r w:rsidRPr="001E06ED">
        <w:rPr>
          <w:b/>
          <w:bCs/>
        </w:rPr>
        <w:t>duration of the switching gap is RRC configured by the NW</w:t>
      </w:r>
      <w:r w:rsidRPr="001E06ED">
        <w:t>,</w:t>
      </w:r>
    </w:p>
    <w:p w14:paraId="392B8926" w14:textId="77777777" w:rsidR="001E06ED" w:rsidRPr="001E06ED" w:rsidRDefault="001E06ED" w:rsidP="001E06ED">
      <w:pPr>
        <w:pStyle w:val="B1"/>
        <w:numPr>
          <w:ilvl w:val="0"/>
          <w:numId w:val="47"/>
        </w:numPr>
        <w:spacing w:after="120"/>
        <w:rPr>
          <w:lang w:val="en-US"/>
        </w:rPr>
      </w:pPr>
      <w:r w:rsidRPr="001E06ED">
        <w:t>Switching gap duration can be different for FDD to SDL switch, and SDL to FDD switch.</w:t>
      </w:r>
    </w:p>
    <w:p w14:paraId="56394D45" w14:textId="77777777" w:rsidR="001E06ED" w:rsidRPr="001E06ED" w:rsidRDefault="001E06ED" w:rsidP="001E06ED">
      <w:pPr>
        <w:pStyle w:val="B1"/>
        <w:numPr>
          <w:ilvl w:val="0"/>
          <w:numId w:val="47"/>
        </w:numPr>
        <w:spacing w:after="120"/>
        <w:rPr>
          <w:lang w:val="en-US"/>
        </w:rPr>
      </w:pPr>
      <w:r w:rsidRPr="001E06ED">
        <w:t xml:space="preserve">Note: </w:t>
      </w:r>
      <w:r w:rsidRPr="001E06ED">
        <w:rPr>
          <w:b/>
          <w:bCs/>
        </w:rPr>
        <w:t>NW ensures that the switching gap is enough to cover at least the switching period as in RAN4 LS (R1-2501702) and UL TA (if needed)</w:t>
      </w:r>
    </w:p>
    <w:p w14:paraId="6F56416E" w14:textId="77777777" w:rsidR="001E06ED" w:rsidRPr="001E06ED" w:rsidRDefault="001E06ED" w:rsidP="001E06ED">
      <w:pPr>
        <w:pStyle w:val="B1"/>
        <w:numPr>
          <w:ilvl w:val="1"/>
          <w:numId w:val="47"/>
        </w:numPr>
        <w:rPr>
          <w:lang w:val="en-US"/>
        </w:rPr>
      </w:pPr>
      <w:r w:rsidRPr="001E06ED">
        <w:rPr>
          <w:lang w:val="en-US"/>
        </w:rPr>
        <w:t xml:space="preserve">For the UL TA, </w:t>
      </w:r>
    </w:p>
    <w:p w14:paraId="5B191258" w14:textId="77777777" w:rsidR="001E06ED" w:rsidRPr="001E06ED" w:rsidRDefault="001E06ED" w:rsidP="001E06ED">
      <w:pPr>
        <w:pStyle w:val="B1"/>
        <w:numPr>
          <w:ilvl w:val="2"/>
          <w:numId w:val="47"/>
        </w:numPr>
        <w:rPr>
          <w:lang w:val="en-US"/>
        </w:rPr>
      </w:pPr>
      <w:r w:rsidRPr="001E06ED">
        <w:t>Switching gap for SDL to FDD switch ends at the end of slot on SDL</w:t>
      </w:r>
    </w:p>
    <w:p w14:paraId="6BE19DB2" w14:textId="77777777" w:rsidR="001E06ED" w:rsidRPr="001E06ED" w:rsidRDefault="001E06ED" w:rsidP="001E06ED">
      <w:pPr>
        <w:pStyle w:val="B1"/>
        <w:numPr>
          <w:ilvl w:val="3"/>
          <w:numId w:val="47"/>
        </w:numPr>
        <w:rPr>
          <w:lang w:val="en-US"/>
        </w:rPr>
      </w:pPr>
      <w:r w:rsidRPr="001E06ED">
        <w:t>Note: RAN1 assumes that switching gap for SDL to FDD switch includes UL TA</w:t>
      </w:r>
    </w:p>
    <w:p w14:paraId="496BACCD" w14:textId="77777777" w:rsidR="001E06ED" w:rsidRPr="001E06ED" w:rsidRDefault="001E06ED" w:rsidP="001E06ED">
      <w:pPr>
        <w:pStyle w:val="B1"/>
        <w:numPr>
          <w:ilvl w:val="2"/>
          <w:numId w:val="47"/>
        </w:numPr>
        <w:rPr>
          <w:lang w:val="en-US"/>
        </w:rPr>
      </w:pPr>
      <w:r w:rsidRPr="001E06ED">
        <w:t>FFS: whether it has specification impact</w:t>
      </w:r>
    </w:p>
    <w:p w14:paraId="49567037" w14:textId="1B44D12B" w:rsidR="00586747" w:rsidRPr="00586747" w:rsidRDefault="00A73951" w:rsidP="00586747">
      <w:pPr>
        <w:pStyle w:val="B1"/>
        <w:spacing w:after="120"/>
        <w:ind w:left="576" w:hanging="288"/>
        <w:rPr>
          <w:lang w:val="en-US"/>
        </w:rPr>
      </w:pPr>
      <w:r w:rsidRPr="00A73951">
        <w:t xml:space="preserve">[D] </w:t>
      </w:r>
      <w:r w:rsidR="00586747" w:rsidRPr="00586747">
        <w:rPr>
          <w:highlight w:val="green"/>
        </w:rPr>
        <w:t>Agreement</w:t>
      </w:r>
    </w:p>
    <w:p w14:paraId="141BD370" w14:textId="77777777" w:rsidR="00586747" w:rsidRPr="00586747" w:rsidRDefault="00586747" w:rsidP="00586747">
      <w:pPr>
        <w:pStyle w:val="B1"/>
        <w:spacing w:after="120"/>
        <w:ind w:left="576" w:hanging="288"/>
        <w:rPr>
          <w:lang w:val="en-US"/>
        </w:rPr>
      </w:pPr>
      <w:r w:rsidRPr="00586747">
        <w:t xml:space="preserve">For RRC configuration of semi-static switching pattern in Rel-19 low NR band carrier aggregation via switching, regarding the location of the switching gap, </w:t>
      </w:r>
    </w:p>
    <w:p w14:paraId="0A8B20EB" w14:textId="77777777" w:rsidR="00586747" w:rsidRPr="00586747" w:rsidRDefault="00586747" w:rsidP="00586747">
      <w:pPr>
        <w:pStyle w:val="B1"/>
        <w:numPr>
          <w:ilvl w:val="0"/>
          <w:numId w:val="48"/>
        </w:numPr>
        <w:rPr>
          <w:b/>
          <w:bCs/>
          <w:lang w:val="en-US"/>
        </w:rPr>
      </w:pPr>
      <w:r w:rsidRPr="00586747">
        <w:rPr>
          <w:b/>
          <w:bCs/>
          <w:lang w:val="en-US"/>
        </w:rPr>
        <w:t>For switching from SDL carrier to FDD carrier, the switching gap is always assumed at the “switch from” carrier, i.e., SDL carrier.</w:t>
      </w:r>
    </w:p>
    <w:p w14:paraId="167A97D0" w14:textId="77777777" w:rsidR="00586747" w:rsidRPr="00586747" w:rsidRDefault="00586747" w:rsidP="00586747">
      <w:pPr>
        <w:pStyle w:val="B1"/>
        <w:numPr>
          <w:ilvl w:val="0"/>
          <w:numId w:val="48"/>
        </w:numPr>
        <w:rPr>
          <w:lang w:val="en-US"/>
        </w:rPr>
      </w:pPr>
      <w:r w:rsidRPr="00586747">
        <w:t xml:space="preserve">For switching </w:t>
      </w:r>
      <w:r w:rsidRPr="00586747">
        <w:rPr>
          <w:b/>
          <w:bCs/>
        </w:rPr>
        <w:t>from FDD carrier to SDL carrier</w:t>
      </w:r>
      <w:r w:rsidRPr="00586747">
        <w:t xml:space="preserve">, downselect one of the following solutions </w:t>
      </w:r>
    </w:p>
    <w:p w14:paraId="781EC221" w14:textId="77777777" w:rsidR="00586747" w:rsidRPr="00586747" w:rsidRDefault="00586747" w:rsidP="00586747">
      <w:pPr>
        <w:pStyle w:val="B1"/>
        <w:numPr>
          <w:ilvl w:val="1"/>
          <w:numId w:val="48"/>
        </w:numPr>
        <w:rPr>
          <w:lang w:val="en-US"/>
        </w:rPr>
      </w:pPr>
      <w:r w:rsidRPr="00586747">
        <w:t>Alt 1: Switching gap is always assumed at the “switch from” carrier, i.e., FDD carrier</w:t>
      </w:r>
    </w:p>
    <w:p w14:paraId="4F0A5556" w14:textId="77777777" w:rsidR="00586747" w:rsidRPr="00586747" w:rsidRDefault="00586747" w:rsidP="00586747">
      <w:pPr>
        <w:pStyle w:val="B1"/>
        <w:numPr>
          <w:ilvl w:val="1"/>
          <w:numId w:val="48"/>
        </w:numPr>
        <w:rPr>
          <w:lang w:val="en-US"/>
        </w:rPr>
      </w:pPr>
      <w:r w:rsidRPr="00586747">
        <w:t>Alt 2: NW configures whether the switching gap is at the FDD carrier or SDL carrier</w:t>
      </w:r>
    </w:p>
    <w:p w14:paraId="5A78AD11" w14:textId="77777777" w:rsidR="00586747" w:rsidRPr="00586747" w:rsidRDefault="00586747" w:rsidP="00586747">
      <w:pPr>
        <w:pStyle w:val="B1"/>
        <w:numPr>
          <w:ilvl w:val="1"/>
          <w:numId w:val="48"/>
        </w:numPr>
        <w:rPr>
          <w:lang w:val="en-US"/>
        </w:rPr>
      </w:pPr>
      <w:r w:rsidRPr="00586747">
        <w:t>Alt 3: Switching gap is always assumed at the SDL carrier</w:t>
      </w:r>
    </w:p>
    <w:p w14:paraId="69C3B3AB" w14:textId="52DB91E0" w:rsidR="00397170" w:rsidRPr="00BA341B" w:rsidRDefault="00397170" w:rsidP="005B24CD">
      <w:pPr>
        <w:pStyle w:val="B1"/>
        <w:spacing w:after="120"/>
        <w:ind w:left="576" w:hanging="288"/>
      </w:pPr>
    </w:p>
    <w:p w14:paraId="009AD2C9" w14:textId="38008FC3" w:rsidR="00393E9D" w:rsidRPr="00393E9D" w:rsidRDefault="00393E9D" w:rsidP="00393E9D">
      <w:pPr>
        <w:pStyle w:val="B1"/>
        <w:rPr>
          <w:lang w:val="en-US"/>
        </w:rPr>
      </w:pPr>
      <w:r>
        <w:t xml:space="preserve">[E-1] </w:t>
      </w:r>
      <w:r w:rsidRPr="00393E9D">
        <w:rPr>
          <w:highlight w:val="green"/>
        </w:rPr>
        <w:t>Agreement</w:t>
      </w:r>
    </w:p>
    <w:p w14:paraId="4E951946" w14:textId="77777777" w:rsidR="00393E9D" w:rsidRPr="00393E9D" w:rsidRDefault="00393E9D" w:rsidP="00393E9D">
      <w:pPr>
        <w:pStyle w:val="B1"/>
        <w:rPr>
          <w:lang w:val="en-US"/>
        </w:rPr>
      </w:pPr>
      <w:r w:rsidRPr="00393E9D">
        <w:t xml:space="preserve">For RRC configuration of semi-static switching pattern in Rel-19 low NR band carrier aggregation via switching, </w:t>
      </w:r>
      <w:r w:rsidRPr="00CE603C">
        <w:rPr>
          <w:b/>
          <w:bCs/>
        </w:rPr>
        <w:t>the time unit</w:t>
      </w:r>
      <w:r w:rsidRPr="00393E9D">
        <w:t xml:space="preserve"> (resolution) of the semi-static switching pattern configuration </w:t>
      </w:r>
      <w:r w:rsidRPr="00CE603C">
        <w:rPr>
          <w:b/>
          <w:bCs/>
        </w:rPr>
        <w:t>is slot</w:t>
      </w:r>
      <w:r w:rsidRPr="00393E9D">
        <w:t xml:space="preserve"> (1ms for 15kHz SCS).</w:t>
      </w:r>
    </w:p>
    <w:p w14:paraId="48F76B5F" w14:textId="384F1A46" w:rsidR="00393E9D" w:rsidRPr="00393E9D" w:rsidRDefault="00393E9D" w:rsidP="00393E9D">
      <w:pPr>
        <w:pStyle w:val="B1"/>
        <w:rPr>
          <w:lang w:val="en-US"/>
        </w:rPr>
      </w:pPr>
      <w:r>
        <w:t xml:space="preserve">[E-2] </w:t>
      </w:r>
      <w:r w:rsidRPr="00393E9D">
        <w:rPr>
          <w:highlight w:val="green"/>
        </w:rPr>
        <w:t>Agreement</w:t>
      </w:r>
    </w:p>
    <w:p w14:paraId="56DEF1C1" w14:textId="77777777" w:rsidR="00393E9D" w:rsidRPr="00393E9D" w:rsidRDefault="00393E9D" w:rsidP="00393E9D">
      <w:pPr>
        <w:pStyle w:val="B1"/>
        <w:numPr>
          <w:ilvl w:val="0"/>
          <w:numId w:val="49"/>
        </w:numPr>
        <w:rPr>
          <w:lang w:val="en-US"/>
        </w:rPr>
      </w:pPr>
      <w:r w:rsidRPr="00393E9D">
        <w:t xml:space="preserve">For RRC configuration of semi-static switching pattern in Rel-19 low NR band carrier aggregation via switching, support </w:t>
      </w:r>
      <w:r w:rsidRPr="00393E9D">
        <w:rPr>
          <w:b/>
          <w:bCs/>
        </w:rPr>
        <w:t>bitmap design</w:t>
      </w:r>
    </w:p>
    <w:p w14:paraId="41ED5593" w14:textId="4FCEC480" w:rsidR="00393E9D" w:rsidRPr="00393E9D" w:rsidRDefault="00393E9D" w:rsidP="00393E9D">
      <w:pPr>
        <w:pStyle w:val="B1"/>
        <w:numPr>
          <w:ilvl w:val="1"/>
          <w:numId w:val="49"/>
        </w:numPr>
        <w:rPr>
          <w:lang w:val="en-US"/>
        </w:rPr>
      </w:pPr>
      <w:r w:rsidRPr="00393E9D">
        <w:t xml:space="preserve">NW configures a periodicity, denoted as </w:t>
      </w:r>
      <w:r w:rsidRPr="00393E9D">
        <w:fldChar w:fldCharType="begin"/>
      </w:r>
      <w:r w:rsidRPr="00393E9D">
        <w:instrText xml:space="preserve"> QUOTE </w:instrText>
      </w:r>
      <w:r w:rsidR="001B473D">
        <w:pict w14:anchorId="502CA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6&quot;/&gt;&lt;w:doNotEmbedSystemFonts/&gt;&lt;w:stylePaneFormatFilter w:val=&quot;3F01&quot;/&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5428D&quot;/&gt;&lt;wsp:rsid wsp:val=&quot;0000070F&quot;/&gt;&lt;wsp:rsid wsp:val=&quot;00000BB3&quot;/&gt;&lt;wsp:rsid wsp:val=&quot;00000C93&quot;/&gt;&lt;wsp:rsid wsp:val=&quot;000010B9&quot;/&gt;&lt;wsp:rsid wsp:val=&quot;00002B95&quot;/&gt;&lt;wsp:rsid wsp:val=&quot;000033C3&quot;/&gt;&lt;wsp:rsid wsp:val=&quot;000035D7&quot;/&gt;&lt;wsp:rsid wsp:val=&quot;000038AA&quot;/&gt;&lt;wsp:rsid wsp:val=&quot;000038BE&quot;/&gt;&lt;wsp:rsid wsp:val=&quot;00003E97&quot;/&gt;&lt;wsp:rsid wsp:val=&quot;000042C2&quot;/&gt;&lt;wsp:rsid wsp:val=&quot;000042E1&quot;/&gt;&lt;wsp:rsid wsp:val=&quot;000046A6&quot;/&gt;&lt;wsp:rsid wsp:val=&quot;00004853&quot;/&gt;&lt;wsp:rsid wsp:val=&quot;00004C29&quot;/&gt;&lt;wsp:rsid wsp:val=&quot;0000505D&quot;/&gt;&lt;wsp:rsid wsp:val=&quot;00007058&quot;/&gt;&lt;wsp:rsid wsp:val=&quot;000074FC&quot;/&gt;&lt;wsp:rsid wsp:val=&quot;000075AB&quot;/&gt;&lt;wsp:rsid wsp:val=&quot;00007F05&quot;/&gt;&lt;wsp:rsid wsp:val=&quot;000115F0&quot;/&gt;&lt;wsp:rsid wsp:val=&quot;00011D94&quot;/&gt;&lt;wsp:rsid wsp:val=&quot;00012109&quot;/&gt;&lt;wsp:rsid wsp:val=&quot;00012A34&quot;/&gt;&lt;wsp:rsid wsp:val=&quot;00012A7B&quot;/&gt;&lt;wsp:rsid wsp:val=&quot;000132AD&quot;/&gt;&lt;wsp:rsid wsp:val=&quot;0001362F&quot;/&gt;&lt;wsp:rsid wsp:val=&quot;000138B6&quot;/&gt;&lt;wsp:rsid wsp:val=&quot;000138EE&quot;/&gt;&lt;wsp:rsid wsp:val=&quot;00013A65&quot;/&gt;&lt;wsp:rsid wsp:val=&quot;00013B57&quot;/&gt;&lt;wsp:rsid wsp:val=&quot;00014A9E&quot;/&gt;&lt;wsp:rsid wsp:val=&quot;000158AB&quot;/&gt;&lt;wsp:rsid wsp:val=&quot;00015D13&quot;/&gt;&lt;wsp:rsid wsp:val=&quot;000163C6&quot;/&gt;&lt;wsp:rsid wsp:val=&quot;00016708&quot;/&gt;&lt;wsp:rsid wsp:val=&quot;00016B97&quot;/&gt;&lt;wsp:rsid wsp:val=&quot;00016BA6&quot;/&gt;&lt;wsp:rsid wsp:val=&quot;00017352&quot;/&gt;&lt;wsp:rsid wsp:val=&quot;000175AC&quot;/&gt;&lt;wsp:rsid wsp:val=&quot;000175D0&quot;/&gt;&lt;wsp:rsid wsp:val=&quot;000178C2&quot;/&gt;&lt;wsp:rsid wsp:val=&quot;000203CC&quot;/&gt;&lt;wsp:rsid wsp:val=&quot;00021186&quot;/&gt;&lt;wsp:rsid wsp:val=&quot;0002121E&quot;/&gt;&lt;wsp:rsid wsp:val=&quot;0002143A&quot;/&gt;&lt;wsp:rsid wsp:val=&quot;00021CED&quot;/&gt;&lt;wsp:rsid wsp:val=&quot;00022941&quot;/&gt;&lt;wsp:rsid wsp:val=&quot;000235E9&quot;/&gt;&lt;wsp:rsid wsp:val=&quot;00025951&quot;/&gt;&lt;wsp:rsid wsp:val=&quot;00026030&quot;/&gt;&lt;wsp:rsid wsp:val=&quot;000261A6&quot;/&gt;&lt;wsp:rsid wsp:val=&quot;000262B9&quot;/&gt;&lt;wsp:rsid wsp:val=&quot;000263B1&quot;/&gt;&lt;wsp:rsid wsp:val=&quot;00026CC2&quot;/&gt;&lt;wsp:rsid wsp:val=&quot;00026E06&quot;/&gt;&lt;wsp:rsid wsp:val=&quot;00027384&quot;/&gt;&lt;wsp:rsid wsp:val=&quot;0003005B&quot;/&gt;&lt;wsp:rsid wsp:val=&quot;0003066B&quot;/&gt;&lt;wsp:rsid wsp:val=&quot;00030B9E&quot;/&gt;&lt;wsp:rsid wsp:val=&quot;00030F03&quot;/&gt;&lt;wsp:rsid wsp:val=&quot;00031D75&quot;/&gt;&lt;wsp:rsid wsp:val=&quot;000323CD&quot;/&gt;&lt;wsp:rsid wsp:val=&quot;000325E5&quot;/&gt;&lt;wsp:rsid wsp:val=&quot;00032669&quot;/&gt;&lt;wsp:rsid wsp:val=&quot;00032C00&quot;/&gt;&lt;wsp:rsid wsp:val=&quot;000331E8&quot;/&gt;&lt;wsp:rsid wsp:val=&quot;000339AA&quot;/&gt;&lt;wsp:rsid wsp:val=&quot;000343DE&quot;/&gt;&lt;wsp:rsid wsp:val=&quot;00035C7A&quot;/&gt;&lt;wsp:rsid wsp:val=&quot;00036B29&quot;/&gt;&lt;wsp:rsid wsp:val=&quot;00037A84&quot;/&gt;&lt;wsp:rsid wsp:val=&quot;00037F76&quot;/&gt;&lt;wsp:rsid wsp:val=&quot;00041457&quot;/&gt;&lt;wsp:rsid wsp:val=&quot;0004180B&quot;/&gt;&lt;wsp:rsid wsp:val=&quot;00041C5D&quot;/&gt;&lt;wsp:rsid wsp:val=&quot;000428D1&quot;/&gt;&lt;wsp:rsid wsp:val=&quot;00042BE1&quot;/&gt;&lt;wsp:rsid wsp:val=&quot;00042E53&quot;/&gt;&lt;wsp:rsid wsp:val=&quot;00044027&quot;/&gt;&lt;wsp:rsid wsp:val=&quot;000454A9&quot;/&gt;&lt;wsp:rsid wsp:val=&quot;00045688&quot;/&gt;&lt;wsp:rsid wsp:val=&quot;00046641&quot;/&gt;&lt;wsp:rsid wsp:val=&quot;00046832&quot;/&gt;&lt;wsp:rsid wsp:val=&quot;00046BF4&quot;/&gt;&lt;wsp:rsid wsp:val=&quot;00046DDD&quot;/&gt;&lt;wsp:rsid wsp:val=&quot;00047430&quot;/&gt;&lt;wsp:rsid wsp:val=&quot;0004772E&quot;/&gt;&lt;wsp:rsid wsp:val=&quot;00047781&quot;/&gt;&lt;wsp:rsid wsp:val=&quot;00047884&quot;/&gt;&lt;wsp:rsid wsp:val=&quot;00050A62&quot;/&gt;&lt;wsp:rsid wsp:val=&quot;000513F8&quot;/&gt;&lt;wsp:rsid wsp:val=&quot;00051C9D&quot;/&gt;&lt;wsp:rsid wsp:val=&quot;00051D6C&quot;/&gt;&lt;wsp:rsid wsp:val=&quot;000524CA&quot;/&gt;&lt;wsp:rsid wsp:val=&quot;000539B9&quot;/&gt;&lt;wsp:rsid wsp:val=&quot;0005452D&quot;/&gt;&lt;wsp:rsid wsp:val=&quot;0005462B&quot;/&gt;&lt;wsp:rsid wsp:val=&quot;0005476D&quot;/&gt;&lt;wsp:rsid wsp:val=&quot;00054FC2&quot;/&gt;&lt;wsp:rsid wsp:val=&quot;00055415&quot;/&gt;&lt;wsp:rsid wsp:val=&quot;00055C44&quot;/&gt;&lt;wsp:rsid wsp:val=&quot;0005627B&quot;/&gt;&lt;wsp:rsid wsp:val=&quot;000563A0&quot;/&gt;&lt;wsp:rsid wsp:val=&quot;00056435&quot;/&gt;&lt;wsp:rsid wsp:val=&quot;00056686&quot;/&gt;&lt;wsp:rsid wsp:val=&quot;00056A52&quot;/&gt;&lt;wsp:rsid wsp:val=&quot;00056B38&quot;/&gt;&lt;wsp:rsid wsp:val=&quot;000576FD&quot;/&gt;&lt;wsp:rsid wsp:val=&quot;000578A4&quot;/&gt;&lt;wsp:rsid wsp:val=&quot;00057ED0&quot;/&gt;&lt;wsp:rsid wsp:val=&quot;0006065D&quot;/&gt;&lt;wsp:rsid wsp:val=&quot;0006136D&quot;/&gt;&lt;wsp:rsid wsp:val=&quot;00061460&quot;/&gt;&lt;wsp:rsid wsp:val=&quot;0006239F&quot;/&gt;&lt;wsp:rsid wsp:val=&quot;0006289A&quot;/&gt;&lt;wsp:rsid wsp:val=&quot;00062E39&quot;/&gt;&lt;wsp:rsid wsp:val=&quot;000633C9&quot;/&gt;&lt;wsp:rsid wsp:val=&quot;000634C9&quot;/&gt;&lt;wsp:rsid wsp:val=&quot;00063CCE&quot;/&gt;&lt;wsp:rsid wsp:val=&quot;00063FE6&quot;/&gt;&lt;wsp:rsid wsp:val=&quot;000640CE&quot;/&gt;&lt;wsp:rsid wsp:val=&quot;00064362&quot;/&gt;&lt;wsp:rsid wsp:val=&quot;00064C6C&quot;/&gt;&lt;wsp:rsid wsp:val=&quot;00065FBC&quot;/&gt;&lt;wsp:rsid wsp:val=&quot;000661AE&quot;/&gt;&lt;wsp:rsid wsp:val=&quot;00066999&quot;/&gt;&lt;wsp:rsid wsp:val=&quot;00066A37&quot;/&gt;&lt;wsp:rsid wsp:val=&quot;00066C15&quot;/&gt;&lt;wsp:rsid wsp:val=&quot;00066E80&quot;/&gt;&lt;wsp:rsid wsp:val=&quot;000670BE&quot;/&gt;&lt;wsp:rsid wsp:val=&quot;00067A7F&quot;/&gt;&lt;wsp:rsid wsp:val=&quot;00067F86&quot;/&gt;&lt;wsp:rsid wsp:val=&quot;00070A82&quot;/&gt;&lt;wsp:rsid wsp:val=&quot;00070AD8&quot;/&gt;&lt;wsp:rsid wsp:val=&quot;00071D35&quot;/&gt;&lt;wsp:rsid wsp:val=&quot;00071F6F&quot;/&gt;&lt;wsp:rsid wsp:val=&quot;000720A5&quot;/&gt;&lt;wsp:rsid wsp:val=&quot;000721E1&quot;/&gt;&lt;wsp:rsid wsp:val=&quot;00072480&quot;/&gt;&lt;wsp:rsid wsp:val=&quot;00072A56&quot;/&gt;&lt;wsp:rsid wsp:val=&quot;0007342F&quot;/&gt;&lt;wsp:rsid wsp:val=&quot;000736FF&quot;/&gt;&lt;wsp:rsid wsp:val=&quot;00073894&quot;/&gt;&lt;wsp:rsid wsp:val=&quot;000738A6&quot;/&gt;&lt;wsp:rsid wsp:val=&quot;00074269&quot;/&gt;&lt;wsp:rsid wsp:val=&quot;00074CF2&quot;/&gt;&lt;wsp:rsid wsp:val=&quot;00074E7D&quot;/&gt;&lt;wsp:rsid wsp:val=&quot;0007543E&quot;/&gt;&lt;wsp:rsid wsp:val=&quot;000754C2&quot;/&gt;&lt;wsp:rsid wsp:val=&quot;00075A59&quot;/&gt;&lt;wsp:rsid wsp:val=&quot;00076BC6&quot;/&gt;&lt;wsp:rsid wsp:val=&quot;0007748C&quot;/&gt;&lt;wsp:rsid wsp:val=&quot;0007798A&quot;/&gt;&lt;wsp:rsid wsp:val=&quot;00077EB3&quot;/&gt;&lt;wsp:rsid wsp:val=&quot;00080712&quot;/&gt;&lt;wsp:rsid wsp:val=&quot;00080A57&quot;/&gt;&lt;wsp:rsid wsp:val=&quot;000820D9&quot;/&gt;&lt;wsp:rsid wsp:val=&quot;00082220&quot;/&gt;&lt;wsp:rsid wsp:val=&quot;000824FF&quot;/&gt;&lt;wsp:rsid wsp:val=&quot;00082DCB&quot;/&gt;&lt;wsp:rsid wsp:val=&quot;00082EF4&quot;/&gt;&lt;wsp:rsid wsp:val=&quot;00083056&quot;/&gt;&lt;wsp:rsid wsp:val=&quot;000834B4&quot;/&gt;&lt;wsp:rsid wsp:val=&quot;00083964&quot;/&gt;&lt;wsp:rsid wsp:val=&quot;00083A33&quot;/&gt;&lt;wsp:rsid wsp:val=&quot;00083D7C&quot;/&gt;&lt;wsp:rsid wsp:val=&quot;000840FC&quot;/&gt;&lt;wsp:rsid wsp:val=&quot;00084322&quot;/&gt;&lt;wsp:rsid wsp:val=&quot;000865B3&quot;/&gt;&lt;wsp:rsid wsp:val=&quot;00086EB9&quot;/&gt;&lt;wsp:rsid wsp:val=&quot;000871AF&quot;/&gt;&lt;wsp:rsid wsp:val=&quot;000872D5&quot;/&gt;&lt;wsp:rsid wsp:val=&quot;00087620&quot;/&gt;&lt;wsp:rsid wsp:val=&quot;000877DC&quot;/&gt;&lt;wsp:rsid wsp:val=&quot;000879F3&quot;/&gt;&lt;wsp:rsid wsp:val=&quot;00087E7A&quot;/&gt;&lt;wsp:rsid wsp:val=&quot;00090220&quot;/&gt;&lt;wsp:rsid wsp:val=&quot;000902EA&quot;/&gt;&lt;wsp:rsid wsp:val=&quot;000908D9&quot;/&gt;&lt;wsp:rsid wsp:val=&quot;00090EAC&quot;/&gt;&lt;wsp:rsid wsp:val=&quot;0009221B&quot;/&gt;&lt;wsp:rsid wsp:val=&quot;0009259F&quot;/&gt;&lt;wsp:rsid wsp:val=&quot;000926B4&quot;/&gt;&lt;wsp:rsid wsp:val=&quot;00092945&quot;/&gt;&lt;wsp:rsid wsp:val=&quot;00093B4D&quot;/&gt;&lt;wsp:rsid wsp:val=&quot;00094141&quot;/&gt;&lt;wsp:rsid wsp:val=&quot;0009490A&quot;/&gt;&lt;wsp:rsid wsp:val=&quot;00095874&quot;/&gt;&lt;wsp:rsid wsp:val=&quot;000958B4&quot;/&gt;&lt;wsp:rsid wsp:val=&quot;00095F6E&quot;/&gt;&lt;wsp:rsid wsp:val=&quot;000963C1&quot;/&gt;&lt;wsp:rsid wsp:val=&quot;000972F9&quot;/&gt;&lt;wsp:rsid wsp:val=&quot;00097642&quot;/&gt;&lt;wsp:rsid wsp:val=&quot;00097FE0&quot;/&gt;&lt;wsp:rsid wsp:val=&quot;000A01CA&quot;/&gt;&lt;wsp:rsid wsp:val=&quot;000A0F95&quot;/&gt;&lt;wsp:rsid wsp:val=&quot;000A19C1&quot;/&gt;&lt;wsp:rsid wsp:val=&quot;000A1A57&quot;/&gt;&lt;wsp:rsid wsp:val=&quot;000A1BA2&quot;/&gt;&lt;wsp:rsid wsp:val=&quot;000A210A&quot;/&gt;&lt;wsp:rsid wsp:val=&quot;000A23E2&quot;/&gt;&lt;wsp:rsid wsp:val=&quot;000A2771&quot;/&gt;&lt;wsp:rsid wsp:val=&quot;000A2940&quot;/&gt;&lt;wsp:rsid wsp:val=&quot;000A2B0F&quot;/&gt;&lt;wsp:rsid wsp:val=&quot;000A376A&quot;/&gt;&lt;wsp:rsid wsp:val=&quot;000A3909&quot;/&gt;&lt;wsp:rsid wsp:val=&quot;000A3AFB&quot;/&gt;&lt;wsp:rsid wsp:val=&quot;000A3E2A&quot;/&gt;&lt;wsp:rsid wsp:val=&quot;000A3F28&quot;/&gt;&lt;wsp:rsid wsp:val=&quot;000A5016&quot;/&gt;&lt;wsp:rsid wsp:val=&quot;000A567D&quot;/&gt;&lt;wsp:rsid wsp:val=&quot;000A56D4&quot;/&gt;&lt;wsp:rsid wsp:val=&quot;000A582F&quot;/&gt;&lt;wsp:rsid wsp:val=&quot;000A643B&quot;/&gt;&lt;wsp:rsid wsp:val=&quot;000A6859&quot;/&gt;&lt;wsp:rsid wsp:val=&quot;000A6BC3&quot;/&gt;&lt;wsp:rsid wsp:val=&quot;000A706F&quot;/&gt;&lt;wsp:rsid wsp:val=&quot;000A7781&quot;/&gt;&lt;wsp:rsid wsp:val=&quot;000A7DF5&quot;/&gt;&lt;wsp:rsid wsp:val=&quot;000B0067&quot;/&gt;&lt;wsp:rsid wsp:val=&quot;000B0AF8&quot;/&gt;&lt;wsp:rsid wsp:val=&quot;000B1F2E&quot;/&gt;&lt;wsp:rsid wsp:val=&quot;000B226C&quot;/&gt;&lt;wsp:rsid wsp:val=&quot;000B269A&quot;/&gt;&lt;wsp:rsid wsp:val=&quot;000B3420&quot;/&gt;&lt;wsp:rsid wsp:val=&quot;000B3505&quot;/&gt;&lt;wsp:rsid wsp:val=&quot;000B3C2A&quot;/&gt;&lt;wsp:rsid wsp:val=&quot;000B4345&quot;/&gt;&lt;wsp:rsid wsp:val=&quot;000B4A88&quot;/&gt;&lt;wsp:rsid wsp:val=&quot;000B4BB6&quot;/&gt;&lt;wsp:rsid wsp:val=&quot;000B4E8C&quot;/&gt;&lt;wsp:rsid wsp:val=&quot;000B4F74&quot;/&gt;&lt;wsp:rsid wsp:val=&quot;000B5370&quot;/&gt;&lt;wsp:rsid wsp:val=&quot;000B5A8C&quot;/&gt;&lt;wsp:rsid wsp:val=&quot;000B6A48&quot;/&gt;&lt;wsp:rsid wsp:val=&quot;000B6A7A&quot;/&gt;&lt;wsp:rsid wsp:val=&quot;000B7218&quot;/&gt;&lt;wsp:rsid wsp:val=&quot;000C00D9&quot;/&gt;&lt;wsp:rsid wsp:val=&quot;000C0457&quot;/&gt;&lt;wsp:rsid wsp:val=&quot;000C1239&quot;/&gt;&lt;wsp:rsid wsp:val=&quot;000C16BF&quot;/&gt;&lt;wsp:rsid wsp:val=&quot;000C1F41&quot;/&gt;&lt;wsp:rsid wsp:val=&quot;000C266D&quot;/&gt;&lt;wsp:rsid wsp:val=&quot;000C3349&quot;/&gt;&lt;wsp:rsid wsp:val=&quot;000C39B0&quot;/&gt;&lt;wsp:rsid wsp:val=&quot;000C3D76&quot;/&gt;&lt;wsp:rsid wsp:val=&quot;000C41C8&quot;/&gt;&lt;wsp:rsid wsp:val=&quot;000C532A&quot;/&gt;&lt;wsp:rsid wsp:val=&quot;000C54C4&quot;/&gt;&lt;wsp:rsid wsp:val=&quot;000C5A99&quot;/&gt;&lt;wsp:rsid wsp:val=&quot;000C60D1&quot;/&gt;&lt;wsp:rsid wsp:val=&quot;000C62EC&quot;/&gt;&lt;wsp:rsid wsp:val=&quot;000C678D&quot;/&gt;&lt;wsp:rsid wsp:val=&quot;000C685B&quot;/&gt;&lt;wsp:rsid wsp:val=&quot;000C6C14&quot;/&gt;&lt;wsp:rsid wsp:val=&quot;000C6DF1&quot;/&gt;&lt;wsp:rsid wsp:val=&quot;000C727E&quot;/&gt;&lt;wsp:rsid wsp:val=&quot;000C7D1E&quot;/&gt;&lt;wsp:rsid wsp:val=&quot;000C7D1F&quot;/&gt;&lt;wsp:rsid wsp:val=&quot;000C7D39&quot;/&gt;&lt;wsp:rsid wsp:val=&quot;000C7E58&quot;/&gt;&lt;wsp:rsid wsp:val=&quot;000D076F&quot;/&gt;&lt;wsp:rsid wsp:val=&quot;000D0845&quot;/&gt;&lt;wsp:rsid wsp:val=&quot;000D0FE7&quot;/&gt;&lt;wsp:rsid wsp:val=&quot;000D18EC&quot;/&gt;&lt;wsp:rsid wsp:val=&quot;000D1BAA&quot;/&gt;&lt;wsp:rsid wsp:val=&quot;000D1E1F&quot;/&gt;&lt;wsp:rsid wsp:val=&quot;000D20EB&quot;/&gt;&lt;wsp:rsid wsp:val=&quot;000D2128&quot;/&gt;&lt;wsp:rsid wsp:val=&quot;000D2226&quot;/&gt;&lt;wsp:rsid wsp:val=&quot;000D2B0C&quot;/&gt;&lt;wsp:rsid wsp:val=&quot;000D2CE5&quot;/&gt;&lt;wsp:rsid wsp:val=&quot;000D31EF&quot;/&gt;&lt;wsp:rsid wsp:val=&quot;000D3FEF&quot;/&gt;&lt;wsp:rsid wsp:val=&quot;000D406F&quot;/&gt;&lt;wsp:rsid wsp:val=&quot;000D46B8&quot;/&gt;&lt;wsp:rsid wsp:val=&quot;000D4998&quot;/&gt;&lt;wsp:rsid wsp:val=&quot;000D4C8D&quot;/&gt;&lt;wsp:rsid wsp:val=&quot;000D4F7E&quot;/&gt;&lt;wsp:rsid wsp:val=&quot;000D6166&quot;/&gt;&lt;wsp:rsid wsp:val=&quot;000D7CA5&quot;/&gt;&lt;wsp:rsid wsp:val=&quot;000D7E41&quot;/&gt;&lt;wsp:rsid wsp:val=&quot;000E0031&quot;/&gt;&lt;wsp:rsid wsp:val=&quot;000E00B3&quot;/&gt;&lt;wsp:rsid wsp:val=&quot;000E029F&quot;/&gt;&lt;wsp:rsid wsp:val=&quot;000E03A9&quot;/&gt;&lt;wsp:rsid wsp:val=&quot;000E0A10&quot;/&gt;&lt;wsp:rsid wsp:val=&quot;000E11CF&quot;/&gt;&lt;wsp:rsid wsp:val=&quot;000E1A45&quot;/&gt;&lt;wsp:rsid wsp:val=&quot;000E26BD&quot;/&gt;&lt;wsp:rsid wsp:val=&quot;000E2C03&quot;/&gt;&lt;wsp:rsid wsp:val=&quot;000E36FC&quot;/&gt;&lt;wsp:rsid wsp:val=&quot;000E406C&quot;/&gt;&lt;wsp:rsid wsp:val=&quot;000E40AB&quot;/&gt;&lt;wsp:rsid wsp:val=&quot;000E4274&quot;/&gt;&lt;wsp:rsid wsp:val=&quot;000E4512&quot;/&gt;&lt;wsp:rsid wsp:val=&quot;000E4AF7&quot;/&gt;&lt;wsp:rsid wsp:val=&quot;000E596C&quot;/&gt;&lt;wsp:rsid wsp:val=&quot;000E5FB8&quot;/&gt;&lt;wsp:rsid wsp:val=&quot;000E62A6&quot;/&gt;&lt;wsp:rsid wsp:val=&quot;000E6555&quot;/&gt;&lt;wsp:rsid wsp:val=&quot;000E6942&quot;/&gt;&lt;wsp:rsid wsp:val=&quot;000E7126&quot;/&gt;&lt;wsp:rsid wsp:val=&quot;000E7558&quot;/&gt;&lt;wsp:rsid wsp:val=&quot;000E76DF&quot;/&gt;&lt;wsp:rsid wsp:val=&quot;000E7763&quot;/&gt;&lt;wsp:rsid wsp:val=&quot;000E782B&quot;/&gt;&lt;wsp:rsid wsp:val=&quot;000E798E&quot;/&gt;&lt;wsp:rsid wsp:val=&quot;000E7C04&quot;/&gt;&lt;wsp:rsid wsp:val=&quot;000E7C89&quot;/&gt;&lt;wsp:rsid wsp:val=&quot;000E7EF8&quot;/&gt;&lt;wsp:rsid wsp:val=&quot;000E7FC1&quot;/&gt;&lt;wsp:rsid wsp:val=&quot;000F06A9&quot;/&gt;&lt;wsp:rsid wsp:val=&quot;000F0840&quot;/&gt;&lt;wsp:rsid wsp:val=&quot;000F0944&quot;/&gt;&lt;wsp:rsid wsp:val=&quot;000F1498&quot;/&gt;&lt;wsp:rsid wsp:val=&quot;000F16BA&quot;/&gt;&lt;wsp:rsid wsp:val=&quot;000F210D&quot;/&gt;&lt;wsp:rsid wsp:val=&quot;000F2402&quot;/&gt;&lt;wsp:rsid wsp:val=&quot;000F428C&quot;/&gt;&lt;wsp:rsid wsp:val=&quot;000F4EDE&quot;/&gt;&lt;wsp:rsid wsp:val=&quot;000F4FB3&quot;/&gt;&lt;wsp:rsid wsp:val=&quot;000F4FE1&quot;/&gt;&lt;wsp:rsid wsp:val=&quot;000F502F&quot;/&gt;&lt;wsp:rsid wsp:val=&quot;000F519D&quot;/&gt;&lt;wsp:rsid wsp:val=&quot;000F62DE&quot;/&gt;&lt;wsp:rsid wsp:val=&quot;000F65D1&quot;/&gt;&lt;wsp:rsid wsp:val=&quot;000F6965&quot;/&gt;&lt;wsp:rsid wsp:val=&quot;000F6AFB&quot;/&gt;&lt;wsp:rsid wsp:val=&quot;000F6B73&quot;/&gt;&lt;wsp:rsid wsp:val=&quot;000F6CEE&quot;/&gt;&lt;wsp:rsid wsp:val=&quot;000F720C&quot;/&gt;&lt;wsp:rsid wsp:val=&quot;000F78DA&quot;/&gt;&lt;wsp:rsid wsp:val=&quot;000F7B37&quot;/&gt;&lt;wsp:rsid wsp:val=&quot;000F7C30&quot;/&gt;&lt;wsp:rsid wsp:val=&quot;000F7ECB&quot;/&gt;&lt;wsp:rsid wsp:val=&quot;000F7EDC&quot;/&gt;&lt;wsp:rsid wsp:val=&quot;000F7F27&quot;/&gt;&lt;wsp:rsid wsp:val=&quot;001000B6&quot;/&gt;&lt;wsp:rsid wsp:val=&quot;00100B99&quot;/&gt;&lt;wsp:rsid wsp:val=&quot;00100C2A&quot;/&gt;&lt;wsp:rsid wsp:val=&quot;00100EC2&quot;/&gt;&lt;wsp:rsid wsp:val=&quot;001011E9&quot;/&gt;&lt;wsp:rsid wsp:val=&quot;00101522&quot;/&gt;&lt;wsp:rsid wsp:val=&quot;001015AF&quot;/&gt;&lt;wsp:rsid wsp:val=&quot;001016A5&quot;/&gt;&lt;wsp:rsid wsp:val=&quot;001029C9&quot;/&gt;&lt;wsp:rsid wsp:val=&quot;00102AC0&quot;/&gt;&lt;wsp:rsid wsp:val=&quot;00102C0E&quot;/&gt;&lt;wsp:rsid wsp:val=&quot;00103EB6&quot;/&gt;&lt;wsp:rsid wsp:val=&quot;0010482F&quot;/&gt;&lt;wsp:rsid wsp:val=&quot;00104902&quot;/&gt;&lt;wsp:rsid wsp:val=&quot;00105115&quot;/&gt;&lt;wsp:rsid wsp:val=&quot;00105180&quot;/&gt;&lt;wsp:rsid wsp:val=&quot;001059A1&quot;/&gt;&lt;wsp:rsid wsp:val=&quot;0010618D&quot;/&gt;&lt;wsp:rsid wsp:val=&quot;0010635E&quot;/&gt;&lt;wsp:rsid wsp:val=&quot;00106552&quot;/&gt;&lt;wsp:rsid wsp:val=&quot;0010705E&quot;/&gt;&lt;wsp:rsid wsp:val=&quot;001079A2&quot;/&gt;&lt;wsp:rsid wsp:val=&quot;0011060D&quot;/&gt;&lt;wsp:rsid wsp:val=&quot;00111026&quot;/&gt;&lt;wsp:rsid wsp:val=&quot;0011120F&quot;/&gt;&lt;wsp:rsid wsp:val=&quot;00111335&quot;/&gt;&lt;wsp:rsid wsp:val=&quot;00111A9F&quot;/&gt;&lt;wsp:rsid wsp:val=&quot;00111E00&quot;/&gt;&lt;wsp:rsid wsp:val=&quot;00111E6B&quot;/&gt;&lt;wsp:rsid wsp:val=&quot;00112950&quot;/&gt;&lt;wsp:rsid wsp:val=&quot;00112F61&quot;/&gt;&lt;wsp:rsid wsp:val=&quot;00113774&quot;/&gt;&lt;wsp:rsid wsp:val=&quot;00113920&quot;/&gt;&lt;wsp:rsid wsp:val=&quot;001139A8&quot;/&gt;&lt;wsp:rsid wsp:val=&quot;00113C68&quot;/&gt;&lt;wsp:rsid wsp:val=&quot;00113E7F&quot;/&gt;&lt;wsp:rsid wsp:val=&quot;001145B8&quot;/&gt;&lt;wsp:rsid wsp:val=&quot;001148FB&quot;/&gt;&lt;wsp:rsid wsp:val=&quot;001153E6&quot;/&gt;&lt;wsp:rsid wsp:val=&quot;00116429&quot;/&gt;&lt;wsp:rsid wsp:val=&quot;00116E5E&quot;/&gt;&lt;wsp:rsid wsp:val=&quot;00116F21&quot;/&gt;&lt;wsp:rsid wsp:val=&quot;00120BA2&quot;/&gt;&lt;wsp:rsid wsp:val=&quot;00120BF1&quot;/&gt;&lt;wsp:rsid wsp:val=&quot;00120EFB&quot;/&gt;&lt;wsp:rsid wsp:val=&quot;0012108E&quot;/&gt;&lt;wsp:rsid wsp:val=&quot;00121255&quot;/&gt;&lt;wsp:rsid wsp:val=&quot;001214AE&quot;/&gt;&lt;wsp:rsid wsp:val=&quot;001216AB&quot;/&gt;&lt;wsp:rsid wsp:val=&quot;0012188A&quot;/&gt;&lt;wsp:rsid wsp:val=&quot;00121ED3&quot;/&gt;&lt;wsp:rsid wsp:val=&quot;00122190&quot;/&gt;&lt;wsp:rsid wsp:val=&quot;001221C9&quot;/&gt;&lt;wsp:rsid wsp:val=&quot;0012277A&quot;/&gt;&lt;wsp:rsid wsp:val=&quot;00122E04&quot;/&gt;&lt;wsp:rsid wsp:val=&quot;0012315C&quot;/&gt;&lt;wsp:rsid wsp:val=&quot;001233D7&quot;/&gt;&lt;wsp:rsid wsp:val=&quot;00123DB3&quot;/&gt;&lt;wsp:rsid wsp:val=&quot;001241DD&quot;/&gt;&lt;wsp:rsid wsp:val=&quot;0012432A&quot;/&gt;&lt;wsp:rsid wsp:val=&quot;0012444A&quot;/&gt;&lt;wsp:rsid wsp:val=&quot;00125E6E&quot;/&gt;&lt;wsp:rsid wsp:val=&quot;0012615B&quot;/&gt;&lt;wsp:rsid wsp:val=&quot;0012643C&quot;/&gt;&lt;wsp:rsid wsp:val=&quot;00126DBF&quot;/&gt;&lt;wsp:rsid wsp:val=&quot;00126E1A&quot;/&gt;&lt;wsp:rsid wsp:val=&quot;00127A2B&quot;/&gt;&lt;wsp:rsid wsp:val=&quot;00130605&quot;/&gt;&lt;wsp:rsid wsp:val=&quot;001307DE&quot;/&gt;&lt;wsp:rsid wsp:val=&quot;001313A8&quot;/&gt;&lt;wsp:rsid wsp:val=&quot;00131AFF&quot;/&gt;&lt;wsp:rsid wsp:val=&quot;00131C7C&quot;/&gt;&lt;wsp:rsid wsp:val=&quot;00132BF3&quot;/&gt;&lt;wsp:rsid wsp:val=&quot;00132DD3&quot;/&gt;&lt;wsp:rsid wsp:val=&quot;001334EB&quot;/&gt;&lt;wsp:rsid wsp:val=&quot;0013454F&quot;/&gt;&lt;wsp:rsid wsp:val=&quot;00134563&quot;/&gt;&lt;wsp:rsid wsp:val=&quot;00134706&quot;/&gt;&lt;wsp:rsid wsp:val=&quot;00134856&quot;/&gt;&lt;wsp:rsid wsp:val=&quot;0013493B&quot;/&gt;&lt;wsp:rsid wsp:val=&quot;001351EB&quot;/&gt;&lt;wsp:rsid wsp:val=&quot;00135A74&quot;/&gt;&lt;wsp:rsid wsp:val=&quot;00135BA1&quot;/&gt;&lt;wsp:rsid wsp:val=&quot;00135E50&quot;/&gt;&lt;wsp:rsid wsp:val=&quot;00136033&quot;/&gt;&lt;wsp:rsid wsp:val=&quot;00136137&quot;/&gt;&lt;wsp:rsid wsp:val=&quot;00136E93&quot;/&gt;&lt;wsp:rsid wsp:val=&quot;0013737C&quot;/&gt;&lt;wsp:rsid wsp:val=&quot;00137C6E&quot;/&gt;&lt;wsp:rsid wsp:val=&quot;001401AE&quot;/&gt;&lt;wsp:rsid wsp:val=&quot;00140C23&quot;/&gt;&lt;wsp:rsid wsp:val=&quot;00141003&quot;/&gt;&lt;wsp:rsid wsp:val=&quot;001414C6&quot;/&gt;&lt;wsp:rsid wsp:val=&quot;0014180B&quot;/&gt;&lt;wsp:rsid wsp:val=&quot;001422B2&quot;/&gt;&lt;wsp:rsid wsp:val=&quot;00142B6C&quot;/&gt;&lt;wsp:rsid wsp:val=&quot;00143A4D&quot;/&gt;&lt;wsp:rsid wsp:val=&quot;00143B64&quot;/&gt;&lt;wsp:rsid wsp:val=&quot;001447F9&quot;/&gt;&lt;wsp:rsid wsp:val=&quot;00144F7C&quot;/&gt;&lt;wsp:rsid wsp:val=&quot;00144FDD&quot;/&gt;&lt;wsp:rsid wsp:val=&quot;001464CC&quot;/&gt;&lt;wsp:rsid wsp:val=&quot;001477A7&quot;/&gt;&lt;wsp:rsid wsp:val=&quot;00147BAC&quot;/&gt;&lt;wsp:rsid wsp:val=&quot;0015001A&quot;/&gt;&lt;wsp:rsid wsp:val=&quot;001509AC&quot;/&gt;&lt;wsp:rsid wsp:val=&quot;001510AF&quot;/&gt;&lt;wsp:rsid wsp:val=&quot;001512D7&quot;/&gt;&lt;wsp:rsid wsp:val=&quot;00151574&quot;/&gt;&lt;wsp:rsid wsp:val=&quot;00152246&quot;/&gt;&lt;wsp:rsid wsp:val=&quot;0015246E&quot;/&gt;&lt;wsp:rsid wsp:val=&quot;00152C86&quot;/&gt;&lt;wsp:rsid wsp:val=&quot;001532E5&quot;/&gt;&lt;wsp:rsid wsp:val=&quot;0015336A&quot;/&gt;&lt;wsp:rsid wsp:val=&quot;00153A1A&quot;/&gt;&lt;wsp:rsid wsp:val=&quot;0015406D&quot;/&gt;&lt;wsp:rsid wsp:val=&quot;00154202&quot;/&gt;&lt;wsp:rsid wsp:val=&quot;001544D7&quot;/&gt;&lt;wsp:rsid wsp:val=&quot;0015544F&quot;/&gt;&lt;wsp:rsid wsp:val=&quot;001555B6&quot;/&gt;&lt;wsp:rsid wsp:val=&quot;00155FCE&quot;/&gt;&lt;wsp:rsid wsp:val=&quot;00156052&quot;/&gt;&lt;wsp:rsid wsp:val=&quot;00156105&quot;/&gt;&lt;wsp:rsid wsp:val=&quot;00156235&quot;/&gt;&lt;wsp:rsid wsp:val=&quot;00156359&quot;/&gt;&lt;wsp:rsid wsp:val=&quot;001567CC&quot;/&gt;&lt;wsp:rsid wsp:val=&quot;00156FF8&quot;/&gt;&lt;wsp:rsid wsp:val=&quot;001573DA&quot;/&gt;&lt;wsp:rsid wsp:val=&quot;001600C2&quot;/&gt;&lt;wsp:rsid wsp:val=&quot;00160160&quot;/&gt;&lt;wsp:rsid wsp:val=&quot;00160509&quot;/&gt;&lt;wsp:rsid wsp:val=&quot;001609F8&quot;/&gt;&lt;wsp:rsid wsp:val=&quot;001614BB&quot;/&gt;&lt;wsp:rsid wsp:val=&quot;00161C73&quot;/&gt;&lt;wsp:rsid wsp:val=&quot;00161DC7&quot;/&gt;&lt;wsp:rsid wsp:val=&quot;001620D8&quot;/&gt;&lt;wsp:rsid wsp:val=&quot;001631D5&quot;/&gt;&lt;wsp:rsid wsp:val=&quot;0016323F&quot;/&gt;&lt;wsp:rsid wsp:val=&quot;00164137&quot;/&gt;&lt;wsp:rsid wsp:val=&quot;00164A0D&quot;/&gt;&lt;wsp:rsid wsp:val=&quot;00165EBF&quot;/&gt;&lt;wsp:rsid wsp:val=&quot;0016646A&quot;/&gt;&lt;wsp:rsid wsp:val=&quot;00166494&quot;/&gt;&lt;wsp:rsid wsp:val=&quot;00166802&quot;/&gt;&lt;wsp:rsid wsp:val=&quot;00166E65&quot;/&gt;&lt;wsp:rsid wsp:val=&quot;00166E70&quot;/&gt;&lt;wsp:rsid wsp:val=&quot;001672FD&quot;/&gt;&lt;wsp:rsid wsp:val=&quot;001679FB&quot;/&gt;&lt;wsp:rsid wsp:val=&quot;00167A68&quot;/&gt;&lt;wsp:rsid wsp:val=&quot;0017059D&quot;/&gt;&lt;wsp:rsid wsp:val=&quot;00170664&quot;/&gt;&lt;wsp:rsid wsp:val=&quot;00170A24&quot;/&gt;&lt;wsp:rsid wsp:val=&quot;00170DB5&quot;/&gt;&lt;wsp:rsid wsp:val=&quot;00170F29&quot;/&gt;&lt;wsp:rsid wsp:val=&quot;00171914&quot;/&gt;&lt;wsp:rsid wsp:val=&quot;00171985&quot;/&gt;&lt;wsp:rsid wsp:val=&quot;00171CE9&quot;/&gt;&lt;wsp:rsid wsp:val=&quot;00171F01&quot;/&gt;&lt;wsp:rsid wsp:val=&quot;001727DA&quot;/&gt;&lt;wsp:rsid wsp:val=&quot;001729D8&quot;/&gt;&lt;wsp:rsid wsp:val=&quot;0017320B&quot;/&gt;&lt;wsp:rsid wsp:val=&quot;001737B8&quot;/&gt;&lt;wsp:rsid wsp:val=&quot;00174014&quot;/&gt;&lt;wsp:rsid wsp:val=&quot;0017403D&quot;/&gt;&lt;wsp:rsid wsp:val=&quot;001740A4&quot;/&gt;&lt;wsp:rsid wsp:val=&quot;001743E5&quot;/&gt;&lt;wsp:rsid wsp:val=&quot;00175377&quot;/&gt;&lt;wsp:rsid wsp:val=&quot;00176B05&quot;/&gt;&lt;wsp:rsid wsp:val=&quot;00176BC9&quot;/&gt;&lt;wsp:rsid wsp:val=&quot;00177251&quot;/&gt;&lt;wsp:rsid wsp:val=&quot;00177562&quot;/&gt;&lt;wsp:rsid wsp:val=&quot;00177F67&quot;/&gt;&lt;wsp:rsid wsp:val=&quot;00180322&quot;/&gt;&lt;wsp:rsid wsp:val=&quot;0018073A&quot;/&gt;&lt;wsp:rsid wsp:val=&quot;00180BAA&quot;/&gt;&lt;wsp:rsid wsp:val=&quot;00180E00&quot;/&gt;&lt;wsp:rsid wsp:val=&quot;001813D6&quot;/&gt;&lt;wsp:rsid wsp:val=&quot;001817F8&quot;/&gt;&lt;wsp:rsid wsp:val=&quot;00181848&quot;/&gt;&lt;wsp:rsid wsp:val=&quot;001818D9&quot;/&gt;&lt;wsp:rsid wsp:val=&quot;0018197A&quot;/&gt;&lt;wsp:rsid wsp:val=&quot;00181D78&quot;/&gt;&lt;wsp:rsid wsp:val=&quot;00181F43&quot;/&gt;&lt;wsp:rsid wsp:val=&quot;00182083&quot;/&gt;&lt;wsp:rsid wsp:val=&quot;001823EB&quot;/&gt;&lt;wsp:rsid wsp:val=&quot;0018260C&quot;/&gt;&lt;wsp:rsid wsp:val=&quot;00182ACA&quot;/&gt;&lt;wsp:rsid wsp:val=&quot;0018383E&quot;/&gt;&lt;wsp:rsid wsp:val=&quot;00184EB4&quot;/&gt;&lt;wsp:rsid wsp:val=&quot;001851D4&quot;/&gt;&lt;wsp:rsid wsp:val=&quot;00185221&quot;/&gt;&lt;wsp:rsid wsp:val=&quot;001854DB&quot;/&gt;&lt;wsp:rsid wsp:val=&quot;00185F2B&quot;/&gt;&lt;wsp:rsid wsp:val=&quot;001860C3&quot;/&gt;&lt;wsp:rsid wsp:val=&quot;00186430&quot;/&gt;&lt;wsp:rsid wsp:val=&quot;001877E0&quot;/&gt;&lt;wsp:rsid wsp:val=&quot;001906F7&quot;/&gt;&lt;wsp:rsid wsp:val=&quot;001916B3&quot;/&gt;&lt;wsp:rsid wsp:val=&quot;00191C3F&quot;/&gt;&lt;wsp:rsid wsp:val=&quot;00191D4A&quot;/&gt;&lt;wsp:rsid wsp:val=&quot;001927C1&quot;/&gt;&lt;wsp:rsid wsp:val=&quot;00192E8D&quot;/&gt;&lt;wsp:rsid wsp:val=&quot;00193C7D&quot;/&gt;&lt;wsp:rsid wsp:val=&quot;0019426E&quot;/&gt;&lt;wsp:rsid wsp:val=&quot;00194778&quot;/&gt;&lt;wsp:rsid wsp:val=&quot;00195CCE&quot;/&gt;&lt;wsp:rsid wsp:val=&quot;00195E00&quot;/&gt;&lt;wsp:rsid wsp:val=&quot;00196027&quot;/&gt;&lt;wsp:rsid wsp:val=&quot;001961C0&quot;/&gt;&lt;wsp:rsid wsp:val=&quot;001964DB&quot;/&gt;&lt;wsp:rsid wsp:val=&quot;001965EF&quot;/&gt;&lt;wsp:rsid wsp:val=&quot;00196974&quot;/&gt;&lt;wsp:rsid wsp:val=&quot;00196AC5&quot;/&gt;&lt;wsp:rsid wsp:val=&quot;00196AD3&quot;/&gt;&lt;wsp:rsid wsp:val=&quot;00196CF1&quot;/&gt;&lt;wsp:rsid wsp:val=&quot;001976CF&quot;/&gt;&lt;wsp:rsid wsp:val=&quot;00197F86&quot;/&gt;&lt;wsp:rsid wsp:val=&quot;001A0289&quot;/&gt;&lt;wsp:rsid wsp:val=&quot;001A03BD&quot;/&gt;&lt;wsp:rsid wsp:val=&quot;001A09A6&quot;/&gt;&lt;wsp:rsid wsp:val=&quot;001A09A7&quot;/&gt;&lt;wsp:rsid wsp:val=&quot;001A0F25&quot;/&gt;&lt;wsp:rsid wsp:val=&quot;001A0F57&quot;/&gt;&lt;wsp:rsid wsp:val=&quot;001A1841&quot;/&gt;&lt;wsp:rsid wsp:val=&quot;001A1946&quot;/&gt;&lt;wsp:rsid wsp:val=&quot;001A2964&quot;/&gt;&lt;wsp:rsid wsp:val=&quot;001A38AF&quot;/&gt;&lt;wsp:rsid wsp:val=&quot;001A3D21&quot;/&gt;&lt;wsp:rsid wsp:val=&quot;001A3E28&quot;/&gt;&lt;wsp:rsid wsp:val=&quot;001A43F0&quot;/&gt;&lt;wsp:rsid wsp:val=&quot;001A4C83&quot;/&gt;&lt;wsp:rsid wsp:val=&quot;001A5D6B&quot;/&gt;&lt;wsp:rsid wsp:val=&quot;001A5DAE&quot;/&gt;&lt;wsp:rsid wsp:val=&quot;001A5DF8&quot;/&gt;&lt;wsp:rsid wsp:val=&quot;001A6345&quot;/&gt;&lt;wsp:rsid wsp:val=&quot;001A6434&quot;/&gt;&lt;wsp:rsid wsp:val=&quot;001A6F7A&quot;/&gt;&lt;wsp:rsid wsp:val=&quot;001A708D&quot;/&gt;&lt;wsp:rsid wsp:val=&quot;001A7729&quot;/&gt;&lt;wsp:rsid wsp:val=&quot;001A7F1E&quot;/&gt;&lt;wsp:rsid wsp:val=&quot;001B00A7&quot;/&gt;&lt;wsp:rsid wsp:val=&quot;001B0D1C&quot;/&gt;&lt;wsp:rsid wsp:val=&quot;001B14C6&quot;/&gt;&lt;wsp:rsid wsp:val=&quot;001B1608&quot;/&gt;&lt;wsp:rsid wsp:val=&quot;001B1755&quot;/&gt;&lt;wsp:rsid wsp:val=&quot;001B1FBB&quot;/&gt;&lt;wsp:rsid wsp:val=&quot;001B1FE0&quot;/&gt;&lt;wsp:rsid wsp:val=&quot;001B21BD&quot;/&gt;&lt;wsp:rsid wsp:val=&quot;001B2C86&quot;/&gt;&lt;wsp:rsid wsp:val=&quot;001B2FD4&quot;/&gt;&lt;wsp:rsid wsp:val=&quot;001B3183&quot;/&gt;&lt;wsp:rsid wsp:val=&quot;001B3541&quot;/&gt;&lt;wsp:rsid wsp:val=&quot;001B3BCF&quot;/&gt;&lt;wsp:rsid wsp:val=&quot;001B4487&quot;/&gt;&lt;wsp:rsid wsp:val=&quot;001B48F9&quot;/&gt;&lt;wsp:rsid wsp:val=&quot;001B4BA7&quot;/&gt;&lt;wsp:rsid wsp:val=&quot;001B515F&quot;/&gt;&lt;wsp:rsid wsp:val=&quot;001B6137&quot;/&gt;&lt;wsp:rsid wsp:val=&quot;001B7369&quot;/&gt;&lt;wsp:rsid wsp:val=&quot;001B7375&quot;/&gt;&lt;wsp:rsid wsp:val=&quot;001B746E&quot;/&gt;&lt;wsp:rsid wsp:val=&quot;001B799C&quot;/&gt;&lt;wsp:rsid wsp:val=&quot;001C03C8&quot;/&gt;&lt;wsp:rsid wsp:val=&quot;001C06D1&quot;/&gt;&lt;wsp:rsid wsp:val=&quot;001C0AB2&quot;/&gt;&lt;wsp:rsid wsp:val=&quot;001C1C69&quot;/&gt;&lt;wsp:rsid wsp:val=&quot;001C1D82&quot;/&gt;&lt;wsp:rsid wsp:val=&quot;001C210E&quot;/&gt;&lt;wsp:rsid wsp:val=&quot;001C223A&quot;/&gt;&lt;wsp:rsid wsp:val=&quot;001C2860&quot;/&gt;&lt;wsp:rsid wsp:val=&quot;001C28DF&quot;/&gt;&lt;wsp:rsid wsp:val=&quot;001C3D26&quot;/&gt;&lt;wsp:rsid wsp:val=&quot;001C42DB&quot;/&gt;&lt;wsp:rsid wsp:val=&quot;001C4EAC&quot;/&gt;&lt;wsp:rsid wsp:val=&quot;001C50BC&quot;/&gt;&lt;wsp:rsid wsp:val=&quot;001C54B6&quot;/&gt;&lt;wsp:rsid wsp:val=&quot;001C5875&quot;/&gt;&lt;wsp:rsid wsp:val=&quot;001C6513&quot;/&gt;&lt;wsp:rsid wsp:val=&quot;001C664C&quot;/&gt;&lt;wsp:rsid wsp:val=&quot;001C6D62&quot;/&gt;&lt;wsp:rsid wsp:val=&quot;001C7750&quot;/&gt;&lt;wsp:rsid wsp:val=&quot;001C7A77&quot;/&gt;&lt;wsp:rsid wsp:val=&quot;001D16FB&quot;/&gt;&lt;wsp:rsid wsp:val=&quot;001D1B42&quot;/&gt;&lt;wsp:rsid wsp:val=&quot;001D2B28&quot;/&gt;&lt;wsp:rsid wsp:val=&quot;001D2C8E&quot;/&gt;&lt;wsp:rsid wsp:val=&quot;001D3297&quot;/&gt;&lt;wsp:rsid wsp:val=&quot;001D41A7&quot;/&gt;&lt;wsp:rsid wsp:val=&quot;001D4246&quot;/&gt;&lt;wsp:rsid wsp:val=&quot;001D4399&quot;/&gt;&lt;wsp:rsid wsp:val=&quot;001D4471&quot;/&gt;&lt;wsp:rsid wsp:val=&quot;001D4948&quot;/&gt;&lt;wsp:rsid wsp:val=&quot;001D50F8&quot;/&gt;&lt;wsp:rsid wsp:val=&quot;001D56E0&quot;/&gt;&lt;wsp:rsid wsp:val=&quot;001D56F6&quot;/&gt;&lt;wsp:rsid wsp:val=&quot;001D5919&quot;/&gt;&lt;wsp:rsid wsp:val=&quot;001D61E7&quot;/&gt;&lt;wsp:rsid wsp:val=&quot;001D6848&quot;/&gt;&lt;wsp:rsid wsp:val=&quot;001D6ACD&quot;/&gt;&lt;wsp:rsid wsp:val=&quot;001D7308&quot;/&gt;&lt;wsp:rsid wsp:val=&quot;001D77F1&quot;/&gt;&lt;wsp:rsid wsp:val=&quot;001D79E7&quot;/&gt;&lt;wsp:rsid wsp:val=&quot;001D7B05&quot;/&gt;&lt;wsp:rsid wsp:val=&quot;001E06ED&quot;/&gt;&lt;wsp:rsid wsp:val=&quot;001E0DD0&quot;/&gt;&lt;wsp:rsid wsp:val=&quot;001E1322&quot;/&gt;&lt;wsp:rsid wsp:val=&quot;001E21C9&quot;/&gt;&lt;wsp:rsid wsp:val=&quot;001E275B&quot;/&gt;&lt;wsp:rsid wsp:val=&quot;001E296D&quot;/&gt;&lt;wsp:rsid wsp:val=&quot;001E2987&quot;/&gt;&lt;wsp:rsid wsp:val=&quot;001E304B&quot;/&gt;&lt;wsp:rsid wsp:val=&quot;001E3B48&quot;/&gt;&lt;wsp:rsid wsp:val=&quot;001E3D69&quot;/&gt;&lt;wsp:rsid wsp:val=&quot;001E4305&quot;/&gt;&lt;wsp:rsid wsp:val=&quot;001E447E&quot;/&gt;&lt;wsp:rsid wsp:val=&quot;001E4497&quot;/&gt;&lt;wsp:rsid wsp:val=&quot;001E461F&quot;/&gt;&lt;wsp:rsid wsp:val=&quot;001E478F&quot;/&gt;&lt;wsp:rsid wsp:val=&quot;001E48CE&quot;/&gt;&lt;wsp:rsid wsp:val=&quot;001E4DC6&quot;/&gt;&lt;wsp:rsid wsp:val=&quot;001E58DA&quot;/&gt;&lt;wsp:rsid wsp:val=&quot;001E5AFA&quot;/&gt;&lt;wsp:rsid wsp:val=&quot;001E5EAD&quot;/&gt;&lt;wsp:rsid wsp:val=&quot;001E65C4&quot;/&gt;&lt;wsp:rsid wsp:val=&quot;001E67A4&quot;/&gt;&lt;wsp:rsid wsp:val=&quot;001E6B0A&quot;/&gt;&lt;wsp:rsid wsp:val=&quot;001E6ECA&quot;/&gt;&lt;wsp:rsid wsp:val=&quot;001F0314&quot;/&gt;&lt;wsp:rsid wsp:val=&quot;001F0BD6&quot;/&gt;&lt;wsp:rsid wsp:val=&quot;001F0C23&quot;/&gt;&lt;wsp:rsid wsp:val=&quot;001F0C48&quot;/&gt;&lt;wsp:rsid wsp:val=&quot;001F12F9&quot;/&gt;&lt;wsp:rsid wsp:val=&quot;001F1B49&quot;/&gt;&lt;wsp:rsid wsp:val=&quot;001F31C0&quot;/&gt;&lt;wsp:rsid wsp:val=&quot;001F39B2&quot;/&gt;&lt;wsp:rsid wsp:val=&quot;001F3E00&quot;/&gt;&lt;wsp:rsid wsp:val=&quot;001F54B5&quot;/&gt;&lt;wsp:rsid wsp:val=&quot;001F555E&quot;/&gt;&lt;wsp:rsid wsp:val=&quot;001F57FE&quot;/&gt;&lt;wsp:rsid wsp:val=&quot;001F5F22&quot;/&gt;&lt;wsp:rsid wsp:val=&quot;001F62BD&quot;/&gt;&lt;wsp:rsid wsp:val=&quot;001F6956&quot;/&gt;&lt;wsp:rsid wsp:val=&quot;001F69C8&quot;/&gt;&lt;wsp:rsid wsp:val=&quot;001F6A67&quot;/&gt;&lt;wsp:rsid wsp:val=&quot;001F6F5A&quot;/&gt;&lt;wsp:rsid wsp:val=&quot;001F7113&quot;/&gt;&lt;wsp:rsid wsp:val=&quot;001F78E7&quot;/&gt;&lt;wsp:rsid wsp:val=&quot;002000AA&quot;/&gt;&lt;wsp:rsid wsp:val=&quot;00200596&quot;/&gt;&lt;wsp:rsid wsp:val=&quot;00201520&quot;/&gt;&lt;wsp:rsid wsp:val=&quot;00201FB4&quot;/&gt;&lt;wsp:rsid wsp:val=&quot;00201FD2&quot;/&gt;&lt;wsp:rsid wsp:val=&quot;00202122&quot;/&gt;&lt;wsp:rsid wsp:val=&quot;00202181&quot;/&gt;&lt;wsp:rsid wsp:val=&quot;002024E7&quot;/&gt;&lt;wsp:rsid wsp:val=&quot;00202801&quot;/&gt;&lt;wsp:rsid wsp:val=&quot;00202C46&quot;/&gt;&lt;wsp:rsid wsp:val=&quot;00202E77&quot;/&gt;&lt;wsp:rsid wsp:val=&quot;00203041&quot;/&gt;&lt;wsp:rsid wsp:val=&quot;002037B6&quot;/&gt;&lt;wsp:rsid wsp:val=&quot;0020387F&quot;/&gt;&lt;wsp:rsid wsp:val=&quot;00203BAE&quot;/&gt;&lt;wsp:rsid wsp:val=&quot;00203C7E&quot;/&gt;&lt;wsp:rsid wsp:val=&quot;00203D36&quot;/&gt;&lt;wsp:rsid wsp:val=&quot;00203E3C&quot;/&gt;&lt;wsp:rsid wsp:val=&quot;00203E8D&quot;/&gt;&lt;wsp:rsid wsp:val=&quot;002048B1&quot;/&gt;&lt;wsp:rsid wsp:val=&quot;00204B02&quot;/&gt;&lt;wsp:rsid wsp:val=&quot;00204EC0&quot;/&gt;&lt;wsp:rsid wsp:val=&quot;00205BC8&quot;/&gt;&lt;wsp:rsid wsp:val=&quot;00206565&quot;/&gt;&lt;wsp:rsid wsp:val=&quot;0020658C&quot;/&gt;&lt;wsp:rsid wsp:val=&quot;002067DB&quot;/&gt;&lt;wsp:rsid wsp:val=&quot;00206CF3&quot;/&gt;&lt;wsp:rsid wsp:val=&quot;002071A9&quot;/&gt;&lt;wsp:rsid wsp:val=&quot;0021004E&quot;/&gt;&lt;wsp:rsid wsp:val=&quot;00210A4D&quot;/&gt;&lt;wsp:rsid wsp:val=&quot;00210C4E&quot;/&gt;&lt;wsp:rsid wsp:val=&quot;00211DCE&quot;/&gt;&lt;wsp:rsid wsp:val=&quot;00212136&quot;/&gt;&lt;wsp:rsid wsp:val=&quot;00212FAB&quot;/&gt;&lt;wsp:rsid wsp:val=&quot;00213902&quot;/&gt;&lt;wsp:rsid wsp:val=&quot;00213ACC&quot;/&gt;&lt;wsp:rsid wsp:val=&quot;0021410D&quot;/&gt;&lt;wsp:rsid wsp:val=&quot;002144FC&quot;/&gt;&lt;wsp:rsid wsp:val=&quot;00214B13&quot;/&gt;&lt;wsp:rsid wsp:val=&quot;002151EE&quot;/&gt;&lt;wsp:rsid wsp:val=&quot;00215708&quot;/&gt;&lt;wsp:rsid wsp:val=&quot;00215838&quot;/&gt;&lt;wsp:rsid wsp:val=&quot;00215DB2&quot;/&gt;&lt;wsp:rsid wsp:val=&quot;00216428&quot;/&gt;&lt;wsp:rsid wsp:val=&quot;002165DD&quot;/&gt;&lt;wsp:rsid wsp:val=&quot;002167A7&quot;/&gt;&lt;wsp:rsid wsp:val=&quot;002168C0&quot;/&gt;&lt;wsp:rsid wsp:val=&quot;00217188&quot;/&gt;&lt;wsp:rsid wsp:val=&quot;002175EE&quot;/&gt;&lt;wsp:rsid wsp:val=&quot;002209E4&quot;/&gt;&lt;wsp:rsid wsp:val=&quot;0022108D&quot;/&gt;&lt;wsp:rsid wsp:val=&quot;0022115C&quot;/&gt;&lt;wsp:rsid wsp:val=&quot;00221917&quot;/&gt;&lt;wsp:rsid wsp:val=&quot;00222D56&quot;/&gt;&lt;wsp:rsid wsp:val=&quot;00222D66&quot;/&gt;&lt;wsp:rsid wsp:val=&quot;00223F07&quot;/&gt;&lt;wsp:rsid wsp:val=&quot;00224364&quot;/&gt;&lt;wsp:rsid wsp:val=&quot;00224AB3&quot;/&gt;&lt;wsp:rsid wsp:val=&quot;00224E7C&quot;/&gt;&lt;wsp:rsid wsp:val=&quot;00225672&quot;/&gt;&lt;wsp:rsid wsp:val=&quot;002256C5&quot;/&gt;&lt;wsp:rsid wsp:val=&quot;00225AD9&quot;/&gt;&lt;wsp:rsid wsp:val=&quot;0022600A&quot;/&gt;&lt;wsp:rsid wsp:val=&quot;0022667F&quot;/&gt;&lt;wsp:rsid wsp:val=&quot;002267B2&quot;/&gt;&lt;wsp:rsid wsp:val=&quot;002269E5&quot;/&gt;&lt;wsp:rsid wsp:val=&quot;00226E45&quot;/&gt;&lt;wsp:rsid wsp:val=&quot;00227415&quot;/&gt;&lt;wsp:rsid wsp:val=&quot;002320A3&quot;/&gt;&lt;wsp:rsid wsp:val=&quot;00232290&quot;/&gt;&lt;wsp:rsid wsp:val=&quot;00232FA2&quot;/&gt;&lt;wsp:rsid wsp:val=&quot;00233B65&quot;/&gt;&lt;wsp:rsid wsp:val=&quot;00233EAE&quot;/&gt;&lt;wsp:rsid wsp:val=&quot;00234055&quot;/&gt;&lt;wsp:rsid wsp:val=&quot;00234B01&quot;/&gt;&lt;wsp:rsid wsp:val=&quot;00234FE4&quot;/&gt;&lt;wsp:rsid wsp:val=&quot;002357E5&quot;/&gt;&lt;wsp:rsid wsp:val=&quot;00236962&quot;/&gt;&lt;wsp:rsid wsp:val=&quot;00236FA0&quot;/&gt;&lt;wsp:rsid wsp:val=&quot;0023778F&quot;/&gt;&lt;wsp:rsid wsp:val=&quot;002409EE&quot;/&gt;&lt;wsp:rsid wsp:val=&quot;002413FA&quot;/&gt;&lt;wsp:rsid wsp:val=&quot;002414AB&quot;/&gt;&lt;wsp:rsid wsp:val=&quot;0024176F&quot;/&gt;&lt;wsp:rsid wsp:val=&quot;00241773&quot;/&gt;&lt;wsp:rsid wsp:val=&quot;002422DF&quot;/&gt;&lt;wsp:rsid wsp:val=&quot;0024286F&quot;/&gt;&lt;wsp:rsid wsp:val=&quot;00242B12&quot;/&gt;&lt;wsp:rsid wsp:val=&quot;00242B3E&quot;/&gt;&lt;wsp:rsid wsp:val=&quot;00242B56&quot;/&gt;&lt;wsp:rsid wsp:val=&quot;00242F17&quot;/&gt;&lt;wsp:rsid wsp:val=&quot;00242FC3&quot;/&gt;&lt;wsp:rsid wsp:val=&quot;00243066&quot;/&gt;&lt;wsp:rsid wsp:val=&quot;002438F0&quot;/&gt;&lt;wsp:rsid wsp:val=&quot;00243EED&quot;/&gt;&lt;wsp:rsid wsp:val=&quot;00244069&quot;/&gt;&lt;wsp:rsid wsp:val=&quot;0024442A&quot;/&gt;&lt;wsp:rsid wsp:val=&quot;002446A0&quot;/&gt;&lt;wsp:rsid wsp:val=&quot;00244785&quot;/&gt;&lt;wsp:rsid wsp:val=&quot;00244915&quot;/&gt;&lt;wsp:rsid wsp:val=&quot;00245051&quot;/&gt;&lt;wsp:rsid wsp:val=&quot;002450DE&quot;/&gt;&lt;wsp:rsid wsp:val=&quot;00245544&quot;/&gt;&lt;wsp:rsid wsp:val=&quot;00245754&quot;/&gt;&lt;wsp:rsid wsp:val=&quot;002465D2&quot;/&gt;&lt;wsp:rsid wsp:val=&quot;00246DE8&quot;/&gt;&lt;wsp:rsid wsp:val=&quot;002476C8&quot;/&gt;&lt;wsp:rsid wsp:val=&quot;0024782F&quot;/&gt;&lt;wsp:rsid wsp:val=&quot;002478F5&quot;/&gt;&lt;wsp:rsid wsp:val=&quot;00247F99&quot;/&gt;&lt;wsp:rsid wsp:val=&quot;0025041A&quot;/&gt;&lt;wsp:rsid wsp:val=&quot;002513FC&quot;/&gt;&lt;wsp:rsid wsp:val=&quot;00251B1A&quot;/&gt;&lt;wsp:rsid wsp:val=&quot;00251CFA&quot;/&gt;&lt;wsp:rsid wsp:val=&quot;002522B2&quot;/&gt;&lt;wsp:rsid wsp:val=&quot;002523CA&quot;/&gt;&lt;wsp:rsid wsp:val=&quot;002524DC&quot;/&gt;&lt;wsp:rsid wsp:val=&quot;00252C54&quot;/&gt;&lt;wsp:rsid wsp:val=&quot;00252C92&quot;/&gt;&lt;wsp:rsid wsp:val=&quot;00253974&quot;/&gt;&lt;wsp:rsid wsp:val=&quot;00253C8F&quot;/&gt;&lt;wsp:rsid wsp:val=&quot;00253CE9&quot;/&gt;&lt;wsp:rsid wsp:val=&quot;00253D8F&quot;/&gt;&lt;wsp:rsid wsp:val=&quot;00254244&quot;/&gt;&lt;wsp:rsid wsp:val=&quot;00254399&quot;/&gt;&lt;wsp:rsid wsp:val=&quot;0025446A&quot;/&gt;&lt;wsp:rsid wsp:val=&quot;0025450B&quot;/&gt;&lt;wsp:rsid wsp:val=&quot;00254B50&quot;/&gt;&lt;wsp:rsid wsp:val=&quot;00254BAA&quot;/&gt;&lt;wsp:rsid wsp:val=&quot;00254C98&quot;/&gt;&lt;wsp:rsid wsp:val=&quot;002553F6&quot;/&gt;&lt;wsp:rsid wsp:val=&quot;00255848&quot;/&gt;&lt;wsp:rsid wsp:val=&quot;00255D90&quot;/&gt;&lt;wsp:rsid wsp:val=&quot;002562A8&quot;/&gt;&lt;wsp:rsid wsp:val=&quot;0025653B&quot;/&gt;&lt;wsp:rsid wsp:val=&quot;00256DDC&quot;/&gt;&lt;wsp:rsid wsp:val=&quot;002577B0&quot;/&gt;&lt;wsp:rsid wsp:val=&quot;0026064B&quot;/&gt;&lt;wsp:rsid wsp:val=&quot;002606C9&quot;/&gt;&lt;wsp:rsid wsp:val=&quot;002611B2&quot;/&gt;&lt;wsp:rsid wsp:val=&quot;0026147D&quot;/&gt;&lt;wsp:rsid wsp:val=&quot;00261851&quot;/&gt;&lt;wsp:rsid wsp:val=&quot;00261CC8&quot;/&gt;&lt;wsp:rsid wsp:val=&quot;00262C00&quot;/&gt;&lt;wsp:rsid wsp:val=&quot;00262C3B&quot;/&gt;&lt;wsp:rsid wsp:val=&quot;00263D09&quot;/&gt;&lt;wsp:rsid wsp:val=&quot;00264696&quot;/&gt;&lt;wsp:rsid wsp:val=&quot;0026476E&quot;/&gt;&lt;wsp:rsid wsp:val=&quot;00266760&quot;/&gt;&lt;wsp:rsid wsp:val=&quot;00266CCC&quot;/&gt;&lt;wsp:rsid wsp:val=&quot;00266F61&quot;/&gt;&lt;wsp:rsid wsp:val=&quot;0026776B&quot;/&gt;&lt;wsp:rsid wsp:val=&quot;002677EE&quot;/&gt;&lt;wsp:rsid wsp:val=&quot;002702A8&quot;/&gt;&lt;wsp:rsid wsp:val=&quot;0027052D&quot;/&gt;&lt;wsp:rsid wsp:val=&quot;00270D44&quot;/&gt;&lt;wsp:rsid wsp:val=&quot;002711D0&quot;/&gt;&lt;wsp:rsid wsp:val=&quot;002715F5&quot;/&gt;&lt;wsp:rsid wsp:val=&quot;00271A13&quot;/&gt;&lt;wsp:rsid wsp:val=&quot;00271A4B&quot;/&gt;&lt;wsp:rsid wsp:val=&quot;00271B6E&quot;/&gt;&lt;wsp:rsid wsp:val=&quot;00271E8B&quot;/&gt;&lt;wsp:rsid wsp:val=&quot;002720A8&quot;/&gt;&lt;wsp:rsid wsp:val=&quot;00272363&quot;/&gt;&lt;wsp:rsid wsp:val=&quot;00272526&quot;/&gt;&lt;wsp:rsid wsp:val=&quot;00272536&quot;/&gt;&lt;wsp:rsid wsp:val=&quot;00272CCB&quot;/&gt;&lt;wsp:rsid wsp:val=&quot;002731C2&quot;/&gt;&lt;wsp:rsid wsp:val=&quot;00273795&quot;/&gt;&lt;wsp:rsid wsp:val=&quot;002739C4&quot;/&gt;&lt;wsp:rsid wsp:val=&quot;00273B04&quot;/&gt;&lt;wsp:rsid wsp:val=&quot;00273B62&quot;/&gt;&lt;wsp:rsid wsp:val=&quot;00273D49&quot;/&gt;&lt;wsp:rsid wsp:val=&quot;00274E4E&quot;/&gt;&lt;wsp:rsid wsp:val=&quot;0027517E&quot;/&gt;&lt;wsp:rsid wsp:val=&quot;0027518F&quot;/&gt;&lt;wsp:rsid wsp:val=&quot;00275398&quot;/&gt;&lt;wsp:rsid wsp:val=&quot;00276127&quot;/&gt;&lt;wsp:rsid wsp:val=&quot;0027699C&quot;/&gt;&lt;wsp:rsid wsp:val=&quot;002772B7&quot;/&gt;&lt;wsp:rsid wsp:val=&quot;00277F97&quot;/&gt;&lt;wsp:rsid wsp:val=&quot;0028020B&quot;/&gt;&lt;wsp:rsid wsp:val=&quot;00281272&quot;/&gt;&lt;wsp:rsid wsp:val=&quot;00281315&quot;/&gt;&lt;wsp:rsid wsp:val=&quot;0028174E&quot;/&gt;&lt;wsp:rsid wsp:val=&quot;00281C1F&quot;/&gt;&lt;wsp:rsid wsp:val=&quot;002820E8&quot;/&gt;&lt;wsp:rsid wsp:val=&quot;00282C25&quot;/&gt;&lt;wsp:rsid wsp:val=&quot;00282EB5&quot;/&gt;&lt;wsp:rsid wsp:val=&quot;002835DD&quot;/&gt;&lt;wsp:rsid wsp:val=&quot;00283688&quot;/&gt;&lt;wsp:rsid wsp:val=&quot;00283EA0&quot;/&gt;&lt;wsp:rsid wsp:val=&quot;00283EF3&quot;/&gt;&lt;wsp:rsid wsp:val=&quot;002845C3&quot;/&gt;&lt;wsp:rsid wsp:val=&quot;002847E1&quot;/&gt;&lt;wsp:rsid wsp:val=&quot;00284894&quot;/&gt;&lt;wsp:rsid wsp:val=&quot;002849C1&quot;/&gt;&lt;wsp:rsid wsp:val=&quot;00285360&quot;/&gt;&lt;wsp:rsid wsp:val=&quot;00285CA0&quot;/&gt;&lt;wsp:rsid wsp:val=&quot;00285FF8&quot;/&gt;&lt;wsp:rsid wsp:val=&quot;002866D1&quot;/&gt;&lt;wsp:rsid wsp:val=&quot;00286ACA&quot;/&gt;&lt;wsp:rsid wsp:val=&quot;00287183&quot;/&gt;&lt;wsp:rsid wsp:val=&quot;00287649&quot;/&gt;&lt;wsp:rsid wsp:val=&quot;00287F7B&quot;/&gt;&lt;wsp:rsid wsp:val=&quot;00290019&quot;/&gt;&lt;wsp:rsid wsp:val=&quot;0029095F&quot;/&gt;&lt;wsp:rsid wsp:val=&quot;00290C79&quot;/&gt;&lt;wsp:rsid wsp:val=&quot;00290FE7&quot;/&gt;&lt;wsp:rsid wsp:val=&quot;00291F3D&quot;/&gt;&lt;wsp:rsid wsp:val=&quot;00292069&quot;/&gt;&lt;wsp:rsid wsp:val=&quot;00292204&quot;/&gt;&lt;wsp:rsid wsp:val=&quot;002926AF&quot;/&gt;&lt;wsp:rsid wsp:val=&quot;002927A0&quot;/&gt;&lt;wsp:rsid wsp:val=&quot;00292875&quot;/&gt;&lt;wsp:rsid wsp:val=&quot;00292A79&quot;/&gt;&lt;wsp:rsid wsp:val=&quot;00292D98&quot;/&gt;&lt;wsp:rsid wsp:val=&quot;00292FFA&quot;/&gt;&lt;wsp:rsid wsp:val=&quot;00293E95&quot;/&gt;&lt;wsp:rsid wsp:val=&quot;00293F33&quot;/&gt;&lt;wsp:rsid wsp:val=&quot;002941AB&quot;/&gt;&lt;wsp:rsid wsp:val=&quot;0029471E&quot;/&gt;&lt;wsp:rsid wsp:val=&quot;00294852&quot;/&gt;&lt;wsp:rsid wsp:val=&quot;00294FB2&quot;/&gt;&lt;wsp:rsid wsp:val=&quot;002952A2&quot;/&gt;&lt;wsp:rsid wsp:val=&quot;002952FE&quot;/&gt;&lt;wsp:rsid wsp:val=&quot;00295E47&quot;/&gt;&lt;wsp:rsid wsp:val=&quot;002960BC&quot;/&gt;&lt;wsp:rsid wsp:val=&quot;00296FE3&quot;/&gt;&lt;wsp:rsid wsp:val=&quot;00297E46&quot;/&gt;&lt;wsp:rsid wsp:val=&quot;002A00C2&quot;/&gt;&lt;wsp:rsid wsp:val=&quot;002A02FD&quot;/&gt;&lt;wsp:rsid wsp:val=&quot;002A08FE&quot;/&gt;&lt;wsp:rsid wsp:val=&quot;002A0A45&quot;/&gt;&lt;wsp:rsid wsp:val=&quot;002A1465&quot;/&gt;&lt;wsp:rsid wsp:val=&quot;002A19DA&quot;/&gt;&lt;wsp:rsid wsp:val=&quot;002A1C01&quot;/&gt;&lt;wsp:rsid wsp:val=&quot;002A1CCE&quot;/&gt;&lt;wsp:rsid wsp:val=&quot;002A346D&quot;/&gt;&lt;wsp:rsid wsp:val=&quot;002A36F2&quot;/&gt;&lt;wsp:rsid wsp:val=&quot;002A3ADD&quot;/&gt;&lt;wsp:rsid wsp:val=&quot;002A4882&quot;/&gt;&lt;wsp:rsid wsp:val=&quot;002A56AB&quot;/&gt;&lt;wsp:rsid wsp:val=&quot;002A6039&quot;/&gt;&lt;wsp:rsid wsp:val=&quot;002A6792&quot;/&gt;&lt;wsp:rsid wsp:val=&quot;002A67BE&quot;/&gt;&lt;wsp:rsid wsp:val=&quot;002A7609&quot;/&gt;&lt;wsp:rsid wsp:val=&quot;002A7D72&quot;/&gt;&lt;wsp:rsid wsp:val=&quot;002B04B7&quot;/&gt;&lt;wsp:rsid wsp:val=&quot;002B09A1&quot;/&gt;&lt;wsp:rsid wsp:val=&quot;002B0A30&quot;/&gt;&lt;wsp:rsid wsp:val=&quot;002B0C23&quot;/&gt;&lt;wsp:rsid wsp:val=&quot;002B18F5&quot;/&gt;&lt;wsp:rsid wsp:val=&quot;002B29CC&quot;/&gt;&lt;wsp:rsid wsp:val=&quot;002B2C30&quot;/&gt;&lt;wsp:rsid wsp:val=&quot;002B2DA9&quot;/&gt;&lt;wsp:rsid wsp:val=&quot;002B3DEC&quot;/&gt;&lt;wsp:rsid wsp:val=&quot;002B3F06&quot;/&gt;&lt;wsp:rsid wsp:val=&quot;002B4093&quot;/&gt;&lt;wsp:rsid wsp:val=&quot;002B4170&quot;/&gt;&lt;wsp:rsid wsp:val=&quot;002B448D&quot;/&gt;&lt;wsp:rsid wsp:val=&quot;002B5968&quot;/&gt;&lt;wsp:rsid wsp:val=&quot;002B5C3E&quot;/&gt;&lt;wsp:rsid wsp:val=&quot;002B5D56&quot;/&gt;&lt;wsp:rsid wsp:val=&quot;002B5D88&quot;/&gt;&lt;wsp:rsid wsp:val=&quot;002B6886&quot;/&gt;&lt;wsp:rsid wsp:val=&quot;002B692E&quot;/&gt;&lt;wsp:rsid wsp:val=&quot;002B76BD&quot;/&gt;&lt;wsp:rsid wsp:val=&quot;002B7793&quot;/&gt;&lt;wsp:rsid wsp:val=&quot;002B7CB1&quot;/&gt;&lt;wsp:rsid wsp:val=&quot;002C0219&quot;/&gt;&lt;wsp:rsid wsp:val=&quot;002C02B4&quot;/&gt;&lt;wsp:rsid wsp:val=&quot;002C096D&quot;/&gt;&lt;wsp:rsid wsp:val=&quot;002C0DFF&quot;/&gt;&lt;wsp:rsid wsp:val=&quot;002C0F6D&quot;/&gt;&lt;wsp:rsid wsp:val=&quot;002C188C&quot;/&gt;&lt;wsp:rsid wsp:val=&quot;002C1956&quot;/&gt;&lt;wsp:rsid wsp:val=&quot;002C19C5&quot;/&gt;&lt;wsp:rsid wsp:val=&quot;002C19F0&quot;/&gt;&lt;wsp:rsid wsp:val=&quot;002C1D2D&quot;/&gt;&lt;wsp:rsid wsp:val=&quot;002C23AC&quot;/&gt;&lt;wsp:rsid wsp:val=&quot;002C2698&quot;/&gt;&lt;wsp:rsid wsp:val=&quot;002C292D&quot;/&gt;&lt;wsp:rsid wsp:val=&quot;002C3BFC&quot;/&gt;&lt;wsp:rsid wsp:val=&quot;002C5055&quot;/&gt;&lt;wsp:rsid wsp:val=&quot;002C59B8&quot;/&gt;&lt;wsp:rsid wsp:val=&quot;002C5A0C&quot;/&gt;&lt;wsp:rsid wsp:val=&quot;002C5BA6&quot;/&gt;&lt;wsp:rsid wsp:val=&quot;002C5FAB&quot;/&gt;&lt;wsp:rsid wsp:val=&quot;002C5FD4&quot;/&gt;&lt;wsp:rsid wsp:val=&quot;002C65B6&quot;/&gt;&lt;wsp:rsid wsp:val=&quot;002C65DA&quot;/&gt;&lt;wsp:rsid wsp:val=&quot;002C6C92&quot;/&gt;&lt;wsp:rsid wsp:val=&quot;002C6CD2&quot;/&gt;&lt;wsp:rsid wsp:val=&quot;002C6F67&quot;/&gt;&lt;wsp:rsid wsp:val=&quot;002C70C6&quot;/&gt;&lt;wsp:rsid wsp:val=&quot;002C7303&quot;/&gt;&lt;wsp:rsid wsp:val=&quot;002C7334&quot;/&gt;&lt;wsp:rsid wsp:val=&quot;002D2EEF&quot;/&gt;&lt;wsp:rsid wsp:val=&quot;002D3BBF&quot;/&gt;&lt;wsp:rsid wsp:val=&quot;002D411B&quot;/&gt;&lt;wsp:rsid wsp:val=&quot;002D44F4&quot;/&gt;&lt;wsp:rsid wsp:val=&quot;002D486C&quot;/&gt;&lt;wsp:rsid wsp:val=&quot;002D4CC7&quot;/&gt;&lt;wsp:rsid wsp:val=&quot;002D4FBE&quot;/&gt;&lt;wsp:rsid wsp:val=&quot;002D5476&quot;/&gt;&lt;wsp:rsid wsp:val=&quot;002D59FB&quot;/&gt;&lt;wsp:rsid wsp:val=&quot;002D5C39&quot;/&gt;&lt;wsp:rsid wsp:val=&quot;002D5F16&quot;/&gt;&lt;wsp:rsid wsp:val=&quot;002D61C1&quot;/&gt;&lt;wsp:rsid wsp:val=&quot;002D6A81&quot;/&gt;&lt;wsp:rsid wsp:val=&quot;002D6BE9&quot;/&gt;&lt;wsp:rsid wsp:val=&quot;002D7301&quot;/&gt;&lt;wsp:rsid wsp:val=&quot;002D7772&quot;/&gt;&lt;wsp:rsid wsp:val=&quot;002E00C3&quot;/&gt;&lt;wsp:rsid wsp:val=&quot;002E06A9&quot;/&gt;&lt;wsp:rsid wsp:val=&quot;002E0746&quot;/&gt;&lt;wsp:rsid wsp:val=&quot;002E0825&quot;/&gt;&lt;wsp:rsid wsp:val=&quot;002E100D&quot;/&gt;&lt;wsp:rsid wsp:val=&quot;002E18FE&quot;/&gt;&lt;wsp:rsid wsp:val=&quot;002E1D81&quot;/&gt;&lt;wsp:rsid wsp:val=&quot;002E1F53&quot;/&gt;&lt;wsp:rsid wsp:val=&quot;002E216F&quot;/&gt;&lt;wsp:rsid wsp:val=&quot;002E25C1&quot;/&gt;&lt;wsp:rsid wsp:val=&quot;002E2692&quot;/&gt;&lt;wsp:rsid wsp:val=&quot;002E2E3A&quot;/&gt;&lt;wsp:rsid wsp:val=&quot;002E3021&quot;/&gt;&lt;wsp:rsid wsp:val=&quot;002E332E&quot;/&gt;&lt;wsp:rsid wsp:val=&quot;002E34CA&quot;/&gt;&lt;wsp:rsid wsp:val=&quot;002E3720&quot;/&gt;&lt;wsp:rsid wsp:val=&quot;002E564D&quot;/&gt;&lt;wsp:rsid wsp:val=&quot;002E5B26&quot;/&gt;&lt;wsp:rsid wsp:val=&quot;002E5B5F&quot;/&gt;&lt;wsp:rsid wsp:val=&quot;002E6619&quot;/&gt;&lt;wsp:rsid wsp:val=&quot;002E6B0A&quot;/&gt;&lt;wsp:rsid wsp:val=&quot;002E7011&quot;/&gt;&lt;wsp:rsid wsp:val=&quot;002F014B&quot;/&gt;&lt;wsp:rsid wsp:val=&quot;002F06BB&quot;/&gt;&lt;wsp:rsid wsp:val=&quot;002F0BA8&quot;/&gt;&lt;wsp:rsid wsp:val=&quot;002F1C8C&quot;/&gt;&lt;wsp:rsid wsp:val=&quot;002F21D4&quot;/&gt;&lt;wsp:rsid wsp:val=&quot;002F24EB&quot;/&gt;&lt;wsp:rsid wsp:val=&quot;002F28ED&quot;/&gt;&lt;wsp:rsid wsp:val=&quot;002F2A00&quot;/&gt;&lt;wsp:rsid wsp:val=&quot;002F3968&quot;/&gt;&lt;wsp:rsid wsp:val=&quot;002F5182&quot;/&gt;&lt;wsp:rsid wsp:val=&quot;002F51AA&quot;/&gt;&lt;wsp:rsid wsp:val=&quot;002F59D6&quot;/&gt;&lt;wsp:rsid wsp:val=&quot;002F646C&quot;/&gt;&lt;wsp:rsid wsp:val=&quot;002F6DC2&quot;/&gt;&lt;wsp:rsid wsp:val=&quot;002F78BE&quot;/&gt;&lt;wsp:rsid wsp:val=&quot;00300502&quot;/&gt;&lt;wsp:rsid wsp:val=&quot;00300AFD&quot;/&gt;&lt;wsp:rsid wsp:val=&quot;00300B02&quot;/&gt;&lt;wsp:rsid wsp:val=&quot;00300B80&quot;/&gt;&lt;wsp:rsid wsp:val=&quot;00300FBA&quot;/&gt;&lt;wsp:rsid wsp:val=&quot;0030177E&quot;/&gt;&lt;wsp:rsid wsp:val=&quot;00301A9C&quot;/&gt;&lt;wsp:rsid wsp:val=&quot;00301D5D&quot;/&gt;&lt;wsp:rsid wsp:val=&quot;00301D8D&quot;/&gt;&lt;wsp:rsid wsp:val=&quot;00302486&quot;/&gt;&lt;wsp:rsid wsp:val=&quot;00302E72&quot;/&gt;&lt;wsp:rsid wsp:val=&quot;0030301A&quot;/&gt;&lt;wsp:rsid wsp:val=&quot;003030FB&quot;/&gt;&lt;wsp:rsid wsp:val=&quot;00303A39&quot;/&gt;&lt;wsp:rsid wsp:val=&quot;00303BF5&quot;/&gt;&lt;wsp:rsid wsp:val=&quot;0030400D&quot;/&gt;&lt;wsp:rsid wsp:val=&quot;00304B6C&quot;/&gt;&lt;wsp:rsid wsp:val=&quot;00304D5D&quot;/&gt;&lt;wsp:rsid wsp:val=&quot;00305457&quot;/&gt;&lt;wsp:rsid wsp:val=&quot;00305770&quot;/&gt;&lt;wsp:rsid wsp:val=&quot;0030770D&quot;/&gt;&lt;wsp:rsid wsp:val=&quot;0030770F&quot;/&gt;&lt;wsp:rsid wsp:val=&quot;00307A42&quot;/&gt;&lt;wsp:rsid wsp:val=&quot;003108D3&quot;/&gt;&lt;wsp:rsid wsp:val=&quot;00310974&quot;/&gt;&lt;wsp:rsid wsp:val=&quot;00310A4C&quot;/&gt;&lt;wsp:rsid wsp:val=&quot;0031140D&quot;/&gt;&lt;wsp:rsid wsp:val=&quot;00311B66&quot;/&gt;&lt;wsp:rsid wsp:val=&quot;00311C16&quot;/&gt;&lt;wsp:rsid wsp:val=&quot;003122A2&quot;/&gt;&lt;wsp:rsid wsp:val=&quot;00312695&quot;/&gt;&lt;wsp:rsid wsp:val=&quot;003128F5&quot;/&gt;&lt;wsp:rsid wsp:val=&quot;00312A26&quot;/&gt;&lt;wsp:rsid wsp:val=&quot;00312FC8&quot;/&gt;&lt;wsp:rsid wsp:val=&quot;0031319C&quot;/&gt;&lt;wsp:rsid wsp:val=&quot;00313805&quot;/&gt;&lt;wsp:rsid wsp:val=&quot;00313B11&quot;/&gt;&lt;wsp:rsid wsp:val=&quot;00313C0D&quot;/&gt;&lt;wsp:rsid wsp:val=&quot;0031433F&quot;/&gt;&lt;wsp:rsid wsp:val=&quot;00314F38&quot;/&gt;&lt;wsp:rsid wsp:val=&quot;003163C2&quot;/&gt;&lt;wsp:rsid wsp:val=&quot;00316503&quot;/&gt;&lt;wsp:rsid wsp:val=&quot;0031673D&quot;/&gt;&lt;wsp:rsid wsp:val=&quot;00316CD2&quot;/&gt;&lt;wsp:rsid wsp:val=&quot;00316E57&quot;/&gt;&lt;wsp:rsid wsp:val=&quot;00317D5E&quot;/&gt;&lt;wsp:rsid wsp:val=&quot;00320454&quot;/&gt;&lt;wsp:rsid wsp:val=&quot;00321C40&quot;/&gt;&lt;wsp:rsid wsp:val=&quot;00322290&quot;/&gt;&lt;wsp:rsid wsp:val=&quot;00322CC1&quot;/&gt;&lt;wsp:rsid wsp:val=&quot;003234CA&quot;/&gt;&lt;wsp:rsid wsp:val=&quot;00323E4A&quot;/&gt;&lt;wsp:rsid wsp:val=&quot;00324012&quot;/&gt;&lt;wsp:rsid wsp:val=&quot;00324949&quot;/&gt;&lt;wsp:rsid wsp:val=&quot;00324990&quot;/&gt;&lt;wsp:rsid wsp:val=&quot;00324D06&quot;/&gt;&lt;wsp:rsid wsp:val=&quot;00325BED&quot;/&gt;&lt;wsp:rsid wsp:val=&quot;003262AE&quot;/&gt;&lt;wsp:rsid wsp:val=&quot;00326566&quot;/&gt;&lt;wsp:rsid wsp:val=&quot;00326CD8&quot;/&gt;&lt;wsp:rsid wsp:val=&quot;00326D36&quot;/&gt;&lt;wsp:rsid wsp:val=&quot;0033053A&quot;/&gt;&lt;wsp:rsid wsp:val=&quot;003311B2&quot;/&gt;&lt;wsp:rsid wsp:val=&quot;00331650&quot;/&gt;&lt;wsp:rsid wsp:val=&quot;00331FD7&quot;/&gt;&lt;wsp:rsid wsp:val=&quot;003321EC&quot;/&gt;&lt;wsp:rsid wsp:val=&quot;003322CB&quot;/&gt;&lt;wsp:rsid wsp:val=&quot;0033257C&quot;/&gt;&lt;wsp:rsid wsp:val=&quot;003329CD&quot;/&gt;&lt;wsp:rsid wsp:val=&quot;003335E1&quot;/&gt;&lt;wsp:rsid wsp:val=&quot;00333B5C&quot;/&gt;&lt;wsp:rsid wsp:val=&quot;00333C34&quot;/&gt;&lt;wsp:rsid wsp:val=&quot;00333E7C&quot;/&gt;&lt;wsp:rsid wsp:val=&quot;00335171&quot;/&gt;&lt;wsp:rsid wsp:val=&quot;00335CDC&quot;/&gt;&lt;wsp:rsid wsp:val=&quot;00335E78&quot;/&gt;&lt;wsp:rsid wsp:val=&quot;00335EBB&quot;/&gt;&lt;wsp:rsid wsp:val=&quot;00337243&quot;/&gt;&lt;wsp:rsid wsp:val=&quot;00337718&quot;/&gt;&lt;wsp:rsid wsp:val=&quot;003401F5&quot;/&gt;&lt;wsp:rsid wsp:val=&quot;00340BD0&quot;/&gt;&lt;wsp:rsid wsp:val=&quot;00340F07&quot;/&gt;&lt;wsp:rsid wsp:val=&quot;0034103A&quot;/&gt;&lt;wsp:rsid wsp:val=&quot;00341516&quot;/&gt;&lt;wsp:rsid wsp:val=&quot;0034206B&quot;/&gt;&lt;wsp:rsid wsp:val=&quot;003424C0&quot;/&gt;&lt;wsp:rsid wsp:val=&quot;003430BD&quot;/&gt;&lt;wsp:rsid wsp:val=&quot;003433F0&quot;/&gt;&lt;wsp:rsid wsp:val=&quot;00343BAF&quot;/&gt;&lt;wsp:rsid wsp:val=&quot;00344185&quot;/&gt;&lt;wsp:rsid wsp:val=&quot;003444E0&quot;/&gt;&lt;wsp:rsid wsp:val=&quot;0034635A&quot;/&gt;&lt;wsp:rsid wsp:val=&quot;00346B3B&quot;/&gt;&lt;wsp:rsid wsp:val=&quot;00346C62&quot;/&gt;&lt;wsp:rsid wsp:val=&quot;003476B3&quot;/&gt;&lt;wsp:rsid wsp:val=&quot;00347BB5&quot;/&gt;&lt;wsp:rsid wsp:val=&quot;003509D0&quot;/&gt;&lt;wsp:rsid wsp:val=&quot;003513C6&quot;/&gt;&lt;wsp:rsid wsp:val=&quot;00351905&quot;/&gt;&lt;wsp:rsid wsp:val=&quot;00351BEA&quot;/&gt;&lt;wsp:rsid wsp:val=&quot;00351C76&quot;/&gt;&lt;wsp:rsid wsp:val=&quot;00352D90&quot;/&gt;&lt;wsp:rsid wsp:val=&quot;003533B6&quot;/&gt;&lt;wsp:rsid wsp:val=&quot;00353A88&quot;/&gt;&lt;wsp:rsid wsp:val=&quot;00353C4B&quot;/&gt;&lt;wsp:rsid wsp:val=&quot;0035434E&quot;/&gt;&lt;wsp:rsid wsp:val=&quot;00354693&quot;/&gt;&lt;wsp:rsid wsp:val=&quot;00355397&quot;/&gt;&lt;wsp:rsid wsp:val=&quot;00355790&quot;/&gt;&lt;wsp:rsid wsp:val=&quot;0035595C&quot;/&gt;&lt;wsp:rsid wsp:val=&quot;00355B55&quot;/&gt;&lt;wsp:rsid wsp:val=&quot;00355B62&quot;/&gt;&lt;wsp:rsid wsp:val=&quot;00355C65&quot;/&gt;&lt;wsp:rsid wsp:val=&quot;00355EE6&quot;/&gt;&lt;wsp:rsid wsp:val=&quot;003562D7&quot;/&gt;&lt;wsp:rsid wsp:val=&quot;00356309&quot;/&gt;&lt;wsp:rsid wsp:val=&quot;0035664D&quot;/&gt;&lt;wsp:rsid wsp:val=&quot;00356A38&quot;/&gt;&lt;wsp:rsid wsp:val=&quot;00356B5D&quot;/&gt;&lt;wsp:rsid wsp:val=&quot;00356D7F&quot;/&gt;&lt;wsp:rsid wsp:val=&quot;003571EB&quot;/&gt;&lt;wsp:rsid wsp:val=&quot;00360A8C&quot;/&gt;&lt;wsp:rsid wsp:val=&quot;00360EAB&quot;/&gt;&lt;wsp:rsid wsp:val=&quot;00361552&quot;/&gt;&lt;wsp:rsid wsp:val=&quot;00361D02&quot;/&gt;&lt;wsp:rsid wsp:val=&quot;0036209C&quot;/&gt;&lt;wsp:rsid wsp:val=&quot;0036268F&quot;/&gt;&lt;wsp:rsid wsp:val=&quot;003628E1&quot;/&gt;&lt;wsp:rsid wsp:val=&quot;0036403F&quot;/&gt;&lt;wsp:rsid wsp:val=&quot;003659A8&quot;/&gt;&lt;wsp:rsid wsp:val=&quot;00365A02&quot;/&gt;&lt;wsp:rsid wsp:val=&quot;00365A0B&quot;/&gt;&lt;wsp:rsid wsp:val=&quot;00365B22&quot;/&gt;&lt;wsp:rsid wsp:val=&quot;00366493&quot;/&gt;&lt;wsp:rsid wsp:val=&quot;00366501&quot;/&gt;&lt;wsp:rsid wsp:val=&quot;003665F7&quot;/&gt;&lt;wsp:rsid wsp:val=&quot;00366763&quot;/&gt;&lt;wsp:rsid wsp:val=&quot;003669F9&quot;/&gt;&lt;wsp:rsid wsp:val=&quot;00366AEF&quot;/&gt;&lt;wsp:rsid wsp:val=&quot;00366C7F&quot;/&gt;&lt;wsp:rsid wsp:val=&quot;00366D31&quot;/&gt;&lt;wsp:rsid wsp:val=&quot;003673CD&quot;/&gt;&lt;wsp:rsid wsp:val=&quot;00367669&quot;/&gt;&lt;wsp:rsid wsp:val=&quot;00367DF1&quot;/&gt;&lt;wsp:rsid wsp:val=&quot;003701E8&quot;/&gt;&lt;wsp:rsid wsp:val=&quot;00371378&quot;/&gt;&lt;wsp:rsid wsp:val=&quot;00371C7B&quot;/&gt;&lt;wsp:rsid wsp:val=&quot;003723A8&quot;/&gt;&lt;wsp:rsid wsp:val=&quot;00372CF0&quot;/&gt;&lt;wsp:rsid wsp:val=&quot;0037360B&quot;/&gt;&lt;wsp:rsid wsp:val=&quot;00373FBF&quot;/&gt;&lt;wsp:rsid wsp:val=&quot;0037436F&quot;/&gt;&lt;wsp:rsid wsp:val=&quot;003753DD&quot;/&gt;&lt;wsp:rsid wsp:val=&quot;00375AA5&quot;/&gt;&lt;wsp:rsid wsp:val=&quot;003763A2&quot;/&gt;&lt;wsp:rsid wsp:val=&quot;00376739&quot;/&gt;&lt;wsp:rsid wsp:val=&quot;003769A9&quot;/&gt;&lt;wsp:rsid wsp:val=&quot;00377211&quot;/&gt;&lt;wsp:rsid wsp:val=&quot;0037760B&quot;/&gt;&lt;wsp:rsid wsp:val=&quot;00377CB1&quot;/&gt;&lt;wsp:rsid wsp:val=&quot;00377E78&quot;/&gt;&lt;wsp:rsid wsp:val=&quot;003803C8&quot;/&gt;&lt;wsp:rsid wsp:val=&quot;0038130B&quot;/&gt;&lt;wsp:rsid wsp:val=&quot;00381D80&quot;/&gt;&lt;wsp:rsid wsp:val=&quot;00382EB8&quot;/&gt;&lt;wsp:rsid wsp:val=&quot;00384195&quot;/&gt;&lt;wsp:rsid wsp:val=&quot;00384DAB&quot;/&gt;&lt;wsp:rsid wsp:val=&quot;0038505A&quot;/&gt;&lt;wsp:rsid wsp:val=&quot;003850AE&quot;/&gt;&lt;wsp:rsid wsp:val=&quot;00385191&quot;/&gt;&lt;wsp:rsid wsp:val=&quot;00385410&quot;/&gt;&lt;wsp:rsid wsp:val=&quot;0038547C&quot;/&gt;&lt;wsp:rsid wsp:val=&quot;003855AF&quot;/&gt;&lt;wsp:rsid wsp:val=&quot;0038577A&quot;/&gt;&lt;wsp:rsid wsp:val=&quot;003858E2&quot;/&gt;&lt;wsp:rsid wsp:val=&quot;0038591C&quot;/&gt;&lt;wsp:rsid wsp:val=&quot;00385AEA&quot;/&gt;&lt;wsp:rsid wsp:val=&quot;00385EE1&quot;/&gt;&lt;wsp:rsid wsp:val=&quot;00385F29&quot;/&gt;&lt;wsp:rsid wsp:val=&quot;003860F2&quot;/&gt;&lt;wsp:rsid wsp:val=&quot;003869CF&quot;/&gt;&lt;wsp:rsid wsp:val=&quot;00386CA7&quot;/&gt;&lt;wsp:rsid wsp:val=&quot;00387124&quot;/&gt;&lt;wsp:rsid wsp:val=&quot;003871A1&quot;/&gt;&lt;wsp:rsid wsp:val=&quot;0038770D&quot;/&gt;&lt;wsp:rsid wsp:val=&quot;0039034D&quot;/&gt;&lt;wsp:rsid wsp:val=&quot;003906EA&quot;/&gt;&lt;wsp:rsid wsp:val=&quot;00391330&quot;/&gt;&lt;wsp:rsid wsp:val=&quot;00391450&quot;/&gt;&lt;wsp:rsid wsp:val=&quot;00392365&quot;/&gt;&lt;wsp:rsid wsp:val=&quot;00392374&quot;/&gt;&lt;wsp:rsid wsp:val=&quot;00392B77&quot;/&gt;&lt;wsp:rsid wsp:val=&quot;00393379&quot;/&gt;&lt;wsp:rsid wsp:val=&quot;00393E9D&quot;/&gt;&lt;wsp:rsid wsp:val=&quot;003947F1&quot;/&gt;&lt;wsp:rsid wsp:val=&quot;00394AB3&quot;/&gt;&lt;wsp:rsid wsp:val=&quot;00394F87&quot;/&gt;&lt;wsp:rsid wsp:val=&quot;00395B65&quot;/&gt;&lt;wsp:rsid wsp:val=&quot;00395BEC&quot;/&gt;&lt;wsp:rsid wsp:val=&quot;00396CB4&quot;/&gt;&lt;wsp:rsid wsp:val=&quot;00397170&quot;/&gt;&lt;wsp:rsid wsp:val=&quot;0039732A&quot;/&gt;&lt;wsp:rsid wsp:val=&quot;0039791C&quot;/&gt;&lt;wsp:rsid wsp:val=&quot;00397BAC&quot;/&gt;&lt;wsp:rsid wsp:val=&quot;00397E87&quot;/&gt;&lt;wsp:rsid wsp:val=&quot;003A0B52&quot;/&gt;&lt;wsp:rsid wsp:val=&quot;003A1377&quot;/&gt;&lt;wsp:rsid wsp:val=&quot;003A1D5C&quot;/&gt;&lt;wsp:rsid wsp:val=&quot;003A2523&quot;/&gt;&lt;wsp:rsid wsp:val=&quot;003A26F9&quot;/&gt;&lt;wsp:rsid wsp:val=&quot;003A281C&quot;/&gt;&lt;wsp:rsid wsp:val=&quot;003A2ACB&quot;/&gt;&lt;wsp:rsid wsp:val=&quot;003A2C17&quot;/&gt;&lt;wsp:rsid wsp:val=&quot;003A36BB&quot;/&gt;&lt;wsp:rsid wsp:val=&quot;003A4125&quot;/&gt;&lt;wsp:rsid wsp:val=&quot;003A42FF&quot;/&gt;&lt;wsp:rsid wsp:val=&quot;003A43B2&quot;/&gt;&lt;wsp:rsid wsp:val=&quot;003A4432&quot;/&gt;&lt;wsp:rsid wsp:val=&quot;003A476E&quot;/&gt;&lt;wsp:rsid wsp:val=&quot;003A4CD3&quot;/&gt;&lt;wsp:rsid wsp:val=&quot;003A4D09&quot;/&gt;&lt;wsp:rsid wsp:val=&quot;003A540E&quot;/&gt;&lt;wsp:rsid wsp:val=&quot;003A5C09&quot;/&gt;&lt;wsp:rsid wsp:val=&quot;003A65C8&quot;/&gt;&lt;wsp:rsid wsp:val=&quot;003A75B5&quot;/&gt;&lt;wsp:rsid wsp:val=&quot;003A7B4C&quot;/&gt;&lt;wsp:rsid wsp:val=&quot;003A7C77&quot;/&gt;&lt;wsp:rsid wsp:val=&quot;003B0393&quot;/&gt;&lt;wsp:rsid wsp:val=&quot;003B0874&quot;/&gt;&lt;wsp:rsid wsp:val=&quot;003B0E4A&quot;/&gt;&lt;wsp:rsid wsp:val=&quot;003B1523&quot;/&gt;&lt;wsp:rsid wsp:val=&quot;003B17F8&quot;/&gt;&lt;wsp:rsid wsp:val=&quot;003B1B86&quot;/&gt;&lt;wsp:rsid wsp:val=&quot;003B22A8&quot;/&gt;&lt;wsp:rsid wsp:val=&quot;003B2D77&quot;/&gt;&lt;wsp:rsid wsp:val=&quot;003B31AF&quot;/&gt;&lt;wsp:rsid wsp:val=&quot;003B36CC&quot;/&gt;&lt;wsp:rsid wsp:val=&quot;003B38D4&quot;/&gt;&lt;wsp:rsid wsp:val=&quot;003B3914&quot;/&gt;&lt;wsp:rsid wsp:val=&quot;003B3932&quot;/&gt;&lt;wsp:rsid wsp:val=&quot;003B3C8C&quot;/&gt;&lt;wsp:rsid wsp:val=&quot;003B3CD5&quot;/&gt;&lt;wsp:rsid wsp:val=&quot;003B3FD2&quot;/&gt;&lt;wsp:rsid wsp:val=&quot;003B401B&quot;/&gt;&lt;wsp:rsid wsp:val=&quot;003B4BF2&quot;/&gt;&lt;wsp:rsid wsp:val=&quot;003B4D9C&quot;/&gt;&lt;wsp:rsid wsp:val=&quot;003B5BBE&quot;/&gt;&lt;wsp:rsid wsp:val=&quot;003B615C&quot;/&gt;&lt;wsp:rsid wsp:val=&quot;003B6F17&quot;/&gt;&lt;wsp:rsid wsp:val=&quot;003B6FB9&quot;/&gt;&lt;wsp:rsid wsp:val=&quot;003B733A&quot;/&gt;&lt;wsp:rsid wsp:val=&quot;003B763B&quot;/&gt;&lt;wsp:rsid wsp:val=&quot;003B7A1B&quot;/&gt;&lt;wsp:rsid wsp:val=&quot;003C0288&quot;/&gt;&lt;wsp:rsid wsp:val=&quot;003C1A14&quot;/&gt;&lt;wsp:rsid wsp:val=&quot;003C1B6A&quot;/&gt;&lt;wsp:rsid wsp:val=&quot;003C1FB9&quot;/&gt;&lt;wsp:rsid wsp:val=&quot;003C203A&quot;/&gt;&lt;wsp:rsid wsp:val=&quot;003C20BB&quot;/&gt;&lt;wsp:rsid wsp:val=&quot;003C2761&quot;/&gt;&lt;wsp:rsid wsp:val=&quot;003C2D0A&quot;/&gt;&lt;wsp:rsid wsp:val=&quot;003C2E78&quot;/&gt;&lt;wsp:rsid wsp:val=&quot;003C2F26&quot;/&gt;&lt;wsp:rsid wsp:val=&quot;003C3383&quot;/&gt;&lt;wsp:rsid wsp:val=&quot;003C39C6&quot;/&gt;&lt;wsp:rsid wsp:val=&quot;003C4432&quot;/&gt;&lt;wsp:rsid wsp:val=&quot;003C497A&quot;/&gt;&lt;wsp:rsid wsp:val=&quot;003C5440&quot;/&gt;&lt;wsp:rsid wsp:val=&quot;003C7077&quot;/&gt;&lt;wsp:rsid wsp:val=&quot;003C75E2&quot;/&gt;&lt;wsp:rsid wsp:val=&quot;003C78EE&quot;/&gt;&lt;wsp:rsid wsp:val=&quot;003D0400&quot;/&gt;&lt;wsp:rsid wsp:val=&quot;003D0615&quot;/&gt;&lt;wsp:rsid wsp:val=&quot;003D1037&quot;/&gt;&lt;wsp:rsid wsp:val=&quot;003D1155&quot;/&gt;&lt;wsp:rsid wsp:val=&quot;003D1808&quot;/&gt;&lt;wsp:rsid wsp:val=&quot;003D1A35&quot;/&gt;&lt;wsp:rsid wsp:val=&quot;003D1ADC&quot;/&gt;&lt;wsp:rsid wsp:val=&quot;003D23EF&quot;/&gt;&lt;wsp:rsid wsp:val=&quot;003D2C20&quot;/&gt;&lt;wsp:rsid wsp:val=&quot;003D2C4F&quot;/&gt;&lt;wsp:rsid wsp:val=&quot;003D3106&quot;/&gt;&lt;wsp:rsid wsp:val=&quot;003D3996&quot;/&gt;&lt;wsp:rsid wsp:val=&quot;003D3B4E&quot;/&gt;&lt;wsp:rsid wsp:val=&quot;003D3EF1&quot;/&gt;&lt;wsp:rsid wsp:val=&quot;003D47B2&quot;/&gt;&lt;wsp:rsid wsp:val=&quot;003D4923&quot;/&gt;&lt;wsp:rsid wsp:val=&quot;003D4D02&quot;/&gt;&lt;wsp:rsid wsp:val=&quot;003D5830&quot;/&gt;&lt;wsp:rsid wsp:val=&quot;003D59C0&quot;/&gt;&lt;wsp:rsid wsp:val=&quot;003D5A84&quot;/&gt;&lt;wsp:rsid wsp:val=&quot;003D5B01&quot;/&gt;&lt;wsp:rsid wsp:val=&quot;003D607F&quot;/&gt;&lt;wsp:rsid wsp:val=&quot;003D60B0&quot;/&gt;&lt;wsp:rsid wsp:val=&quot;003D6BEE&quot;/&gt;&lt;wsp:rsid wsp:val=&quot;003D6E28&quot;/&gt;&lt;wsp:rsid wsp:val=&quot;003E03F3&quot;/&gt;&lt;wsp:rsid wsp:val=&quot;003E07D7&quot;/&gt;&lt;wsp:rsid wsp:val=&quot;003E128F&quot;/&gt;&lt;wsp:rsid wsp:val=&quot;003E18E0&quot;/&gt;&lt;wsp:rsid wsp:val=&quot;003E1D34&quot;/&gt;&lt;wsp:rsid wsp:val=&quot;003E244A&quot;/&gt;&lt;wsp:rsid wsp:val=&quot;003E24D7&quot;/&gt;&lt;wsp:rsid wsp:val=&quot;003E25B3&quot;/&gt;&lt;wsp:rsid wsp:val=&quot;003E2611&quot;/&gt;&lt;wsp:rsid wsp:val=&quot;003E27E7&quot;/&gt;&lt;wsp:rsid wsp:val=&quot;003E28C5&quot;/&gt;&lt;wsp:rsid wsp:val=&quot;003E30B4&quot;/&gt;&lt;wsp:rsid wsp:val=&quot;003E39B0&quot;/&gt;&lt;wsp:rsid wsp:val=&quot;003E4CBC&quot;/&gt;&lt;wsp:rsid wsp:val=&quot;003E4E64&quot;/&gt;&lt;wsp:rsid wsp:val=&quot;003E54DA&quot;/&gt;&lt;wsp:rsid wsp:val=&quot;003E566C&quot;/&gt;&lt;wsp:rsid wsp:val=&quot;003E5838&quot;/&gt;&lt;wsp:rsid wsp:val=&quot;003E5C6A&quot;/&gt;&lt;wsp:rsid wsp:val=&quot;003E5DD6&quot;/&gt;&lt;wsp:rsid wsp:val=&quot;003E66A6&quot;/&gt;&lt;wsp:rsid wsp:val=&quot;003E722B&quot;/&gt;&lt;wsp:rsid wsp:val=&quot;003E7CE0&quot;/&gt;&lt;wsp:rsid wsp:val=&quot;003E7FF1&quot;/&gt;&lt;wsp:rsid wsp:val=&quot;003F01CB&quot;/&gt;&lt;wsp:rsid wsp:val=&quot;003F0296&quot;/&gt;&lt;wsp:rsid wsp:val=&quot;003F0846&quot;/&gt;&lt;wsp:rsid wsp:val=&quot;003F0E1C&quot;/&gt;&lt;wsp:rsid wsp:val=&quot;003F0F2C&quot;/&gt;&lt;wsp:rsid wsp:val=&quot;003F1136&quot;/&gt;&lt;wsp:rsid wsp:val=&quot;003F1156&quot;/&gt;&lt;wsp:rsid wsp:val=&quot;003F1A9E&quot;/&gt;&lt;wsp:rsid wsp:val=&quot;003F1C99&quot;/&gt;&lt;wsp:rsid wsp:val=&quot;003F1DA3&quot;/&gt;&lt;wsp:rsid wsp:val=&quot;003F207B&quot;/&gt;&lt;wsp:rsid wsp:val=&quot;003F225A&quot;/&gt;&lt;wsp:rsid wsp:val=&quot;003F2970&quot;/&gt;&lt;wsp:rsid wsp:val=&quot;003F30E0&quot;/&gt;&lt;wsp:rsid wsp:val=&quot;003F3398&quot;/&gt;&lt;wsp:rsid wsp:val=&quot;003F4041&quot;/&gt;&lt;wsp:rsid wsp:val=&quot;003F421B&quot;/&gt;&lt;wsp:rsid wsp:val=&quot;003F58AD&quot;/&gt;&lt;wsp:rsid wsp:val=&quot;003F5970&quot;/&gt;&lt;wsp:rsid wsp:val=&quot;003F6374&quot;/&gt;&lt;wsp:rsid wsp:val=&quot;003F69D5&quot;/&gt;&lt;wsp:rsid wsp:val=&quot;003F6D4A&quot;/&gt;&lt;wsp:rsid wsp:val=&quot;003F6DA5&quot;/&gt;&lt;wsp:rsid wsp:val=&quot;003F6E3F&quot;/&gt;&lt;wsp:rsid wsp:val=&quot;003F733B&quot;/&gt;&lt;wsp:rsid wsp:val=&quot;003F7478&quot;/&gt;&lt;wsp:rsid wsp:val=&quot;003F76B6&quot;/&gt;&lt;wsp:rsid wsp:val=&quot;003F7808&quot;/&gt;&lt;wsp:rsid wsp:val=&quot;004003D5&quot;/&gt;&lt;wsp:rsid wsp:val=&quot;004005FE&quot;/&gt;&lt;wsp:rsid wsp:val=&quot;00400C22&quot;/&gt;&lt;wsp:rsid wsp:val=&quot;004011B6&quot;/&gt;&lt;wsp:rsid wsp:val=&quot;00401E67&quot;/&gt;&lt;wsp:rsid wsp:val=&quot;004025C9&quot;/&gt;&lt;wsp:rsid wsp:val=&quot;004033C5&quot;/&gt;&lt;wsp:rsid wsp:val=&quot;0040347F&quot;/&gt;&lt;wsp:rsid wsp:val=&quot;00403B00&quot;/&gt;&lt;wsp:rsid wsp:val=&quot;00403DD8&quot;/&gt;&lt;wsp:rsid wsp:val=&quot;004049E2&quot;/&gt;&lt;wsp:rsid wsp:val=&quot;004052C4&quot;/&gt;&lt;wsp:rsid wsp:val=&quot;004054D9&quot;/&gt;&lt;wsp:rsid wsp:val=&quot;00405935&quot;/&gt;&lt;wsp:rsid wsp:val=&quot;00406060&quot;/&gt;&lt;wsp:rsid wsp:val=&quot;004062E5&quot;/&gt;&lt;wsp:rsid wsp:val=&quot;0040642F&quot;/&gt;&lt;wsp:rsid wsp:val=&quot;00406559&quot;/&gt;&lt;wsp:rsid wsp:val=&quot;00407940&quot;/&gt;&lt;wsp:rsid wsp:val=&quot;00407CB8&quot;/&gt;&lt;wsp:rsid wsp:val=&quot;004106C4&quot;/&gt;&lt;wsp:rsid wsp:val=&quot;0041118D&quot;/&gt;&lt;wsp:rsid wsp:val=&quot;004113E9&quot;/&gt;&lt;wsp:rsid wsp:val=&quot;004119EB&quot;/&gt;&lt;wsp:rsid wsp:val=&quot;00411D59&quot;/&gt;&lt;wsp:rsid wsp:val=&quot;00411F98&quot;/&gt;&lt;wsp:rsid wsp:val=&quot;004127B2&quot;/&gt;&lt;wsp:rsid wsp:val=&quot;004127CD&quot;/&gt;&lt;wsp:rsid wsp:val=&quot;0041320D&quot;/&gt;&lt;wsp:rsid wsp:val=&quot;00413286&quot;/&gt;&lt;wsp:rsid wsp:val=&quot;004136B7&quot;/&gt;&lt;wsp:rsid wsp:val=&quot;00413BE5&quot;/&gt;&lt;wsp:rsid wsp:val=&quot;0041421C&quot;/&gt;&lt;wsp:rsid wsp:val=&quot;0041430A&quot;/&gt;&lt;wsp:rsid wsp:val=&quot;004145D7&quot;/&gt;&lt;wsp:rsid wsp:val=&quot;00414B0A&quot;/&gt;&lt;wsp:rsid wsp:val=&quot;00414CE5&quot;/&gt;&lt;wsp:rsid wsp:val=&quot;0041517D&quot;/&gt;&lt;wsp:rsid wsp:val=&quot;004158B0&quot;/&gt;&lt;wsp:rsid wsp:val=&quot;00415C6D&quot;/&gt;&lt;wsp:rsid wsp:val=&quot;00415D3D&quot;/&gt;&lt;wsp:rsid wsp:val=&quot;00415D96&quot;/&gt;&lt;wsp:rsid wsp:val=&quot;00416DA1&quot;/&gt;&lt;wsp:rsid wsp:val=&quot;00417FB8&quot;/&gt;&lt;wsp:rsid wsp:val=&quot;004206D9&quot;/&gt;&lt;wsp:rsid wsp:val=&quot;00420A6D&quot;/&gt;&lt;wsp:rsid wsp:val=&quot;00420D2A&quot;/&gt;&lt;wsp:rsid wsp:val=&quot;00421054&quot;/&gt;&lt;wsp:rsid wsp:val=&quot;0042137C&quot;/&gt;&lt;wsp:rsid wsp:val=&quot;0042161D&quot;/&gt;&lt;wsp:rsid wsp:val=&quot;00421B29&quot;/&gt;&lt;wsp:rsid wsp:val=&quot;00421B41&quot;/&gt;&lt;wsp:rsid wsp:val=&quot;00421EE2&quot;/&gt;&lt;wsp:rsid wsp:val=&quot;00422236&quot;/&gt;&lt;wsp:rsid wsp:val=&quot;0042284A&quot;/&gt;&lt;wsp:rsid wsp:val=&quot;00422BD9&quot;/&gt;&lt;wsp:rsid wsp:val=&quot;004230A1&quot;/&gt;&lt;wsp:rsid wsp:val=&quot;00423FD3&quot;/&gt;&lt;wsp:rsid wsp:val=&quot;00424030&quot;/&gt;&lt;wsp:rsid wsp:val=&quot;00424223&quot;/&gt;&lt;wsp:rsid wsp:val=&quot;004249B8&quot;/&gt;&lt;wsp:rsid wsp:val=&quot;00424C71&quot;/&gt;&lt;wsp:rsid wsp:val=&quot;00424D1C&quot;/&gt;&lt;wsp:rsid wsp:val=&quot;004250B1&quot;/&gt;&lt;wsp:rsid wsp:val=&quot;0042527B&quot;/&gt;&lt;wsp:rsid wsp:val=&quot;00425665&quot;/&gt;&lt;wsp:rsid wsp:val=&quot;004259E0&quot;/&gt;&lt;wsp:rsid wsp:val=&quot;00425A22&quot;/&gt;&lt;wsp:rsid wsp:val=&quot;00425CBB&quot;/&gt;&lt;wsp:rsid wsp:val=&quot;00425DF4&quot;/&gt;&lt;wsp:rsid wsp:val=&quot;00425DF8&quot;/&gt;&lt;wsp:rsid wsp:val=&quot;004260A6&quot;/&gt;&lt;wsp:rsid wsp:val=&quot;00426CF6&quot;/&gt;&lt;wsp:rsid wsp:val=&quot;0042743E&quot;/&gt;&lt;wsp:rsid wsp:val=&quot;00427633&quot;/&gt;&lt;wsp:rsid wsp:val=&quot;00430935&quot;/&gt;&lt;wsp:rsid wsp:val=&quot;00431009&quot;/&gt;&lt;wsp:rsid wsp:val=&quot;004312A1&quot;/&gt;&lt;wsp:rsid wsp:val=&quot;00431DFD&quot;/&gt;&lt;wsp:rsid wsp:val=&quot;00432734&quot;/&gt;&lt;wsp:rsid wsp:val=&quot;00432D09&quot;/&gt;&lt;wsp:rsid wsp:val=&quot;004332D2&quot;/&gt;&lt;wsp:rsid wsp:val=&quot;004335DB&quot;/&gt;&lt;wsp:rsid wsp:val=&quot;004338ED&quot;/&gt;&lt;wsp:rsid wsp:val=&quot;00433CDA&quot;/&gt;&lt;wsp:rsid wsp:val=&quot;004340A4&quot;/&gt;&lt;wsp:rsid wsp:val=&quot;004347D1&quot;/&gt;&lt;wsp:rsid wsp:val=&quot;00435653&quot;/&gt;&lt;wsp:rsid wsp:val=&quot;00435B76&quot;/&gt;&lt;wsp:rsid wsp:val=&quot;00435B8C&quot;/&gt;&lt;wsp:rsid wsp:val=&quot;00437BC4&quot;/&gt;&lt;wsp:rsid wsp:val=&quot;00437C40&quot;/&gt;&lt;wsp:rsid wsp:val=&quot;00437EC1&quot;/&gt;&lt;wsp:rsid wsp:val=&quot;00440966&quot;/&gt;&lt;wsp:rsid wsp:val=&quot;00440F01&quot;/&gt;&lt;wsp:rsid wsp:val=&quot;00441055&quot;/&gt;&lt;wsp:rsid wsp:val=&quot;004410FB&quot;/&gt;&lt;wsp:rsid wsp:val=&quot;0044117B&quot;/&gt;&lt;wsp:rsid wsp:val=&quot;0044207D&quot;/&gt;&lt;wsp:rsid wsp:val=&quot;00442D54&quot;/&gt;&lt;wsp:rsid wsp:val=&quot;004439CD&quot;/&gt;&lt;wsp:rsid wsp:val=&quot;00443CB8&quot;/&gt;&lt;wsp:rsid wsp:val=&quot;0044474F&quot;/&gt;&lt;wsp:rsid wsp:val=&quot;00444A9B&quot;/&gt;&lt;wsp:rsid wsp:val=&quot;00444CA9&quot;/&gt;&lt;wsp:rsid wsp:val=&quot;00445334&quot;/&gt;&lt;wsp:rsid wsp:val=&quot;00445959&quot;/&gt;&lt;wsp:rsid wsp:val=&quot;00445C55&quot;/&gt;&lt;wsp:rsid wsp:val=&quot;00446160&quot;/&gt;&lt;wsp:rsid wsp:val=&quot;00447AB8&quot;/&gt;&lt;wsp:rsid wsp:val=&quot;00447AF2&quot;/&gt;&lt;wsp:rsid wsp:val=&quot;00447B8A&quot;/&gt;&lt;wsp:rsid wsp:val=&quot;004500AC&quot;/&gt;&lt;wsp:rsid wsp:val=&quot;004500C5&quot;/&gt;&lt;wsp:rsid wsp:val=&quot;0045046A&quot;/&gt;&lt;wsp:rsid wsp:val=&quot;004509CB&quot;/&gt;&lt;wsp:rsid wsp:val=&quot;00450BDC&quot;/&gt;&lt;wsp:rsid wsp:val=&quot;00451467&quot;/&gt;&lt;wsp:rsid wsp:val=&quot;00451EAB&quot;/&gt;&lt;wsp:rsid wsp:val=&quot;004523D4&quot;/&gt;&lt;wsp:rsid wsp:val=&quot;00452871&quot;/&gt;&lt;wsp:rsid wsp:val=&quot;00452E11&quot;/&gt;&lt;wsp:rsid wsp:val=&quot;00453E36&quot;/&gt;&lt;wsp:rsid wsp:val=&quot;004541E5&quot;/&gt;&lt;wsp:rsid wsp:val=&quot;0045428D&quot;/&gt;&lt;wsp:rsid wsp:val=&quot;004544D6&quot;/&gt;&lt;wsp:rsid wsp:val=&quot;00454A31&quot;/&gt;&lt;wsp:rsid wsp:val=&quot;004552FD&quot;/&gt;&lt;wsp:rsid wsp:val=&quot;004553B4&quot;/&gt;&lt;wsp:rsid wsp:val=&quot;00456423&quot;/&gt;&lt;wsp:rsid wsp:val=&quot;00456796&quot;/&gt;&lt;wsp:rsid wsp:val=&quot;00457337&quot;/&gt;&lt;wsp:rsid wsp:val=&quot;00457F94&quot;/&gt;&lt;wsp:rsid wsp:val=&quot;004601B1&quot;/&gt;&lt;wsp:rsid wsp:val=&quot;004609D7&quot;/&gt;&lt;wsp:rsid wsp:val=&quot;00460AD2&quot;/&gt;&lt;wsp:rsid wsp:val=&quot;00461AA8&quot;/&gt;&lt;wsp:rsid wsp:val=&quot;00462017&quot;/&gt;&lt;wsp:rsid wsp:val=&quot;00462B2A&quot;/&gt;&lt;wsp:rsid wsp:val=&quot;00462D2D&quot;/&gt;&lt;wsp:rsid wsp:val=&quot;00463334&quot;/&gt;&lt;wsp:rsid wsp:val=&quot;004639D0&quot;/&gt;&lt;wsp:rsid wsp:val=&quot;00463B01&quot;/&gt;&lt;wsp:rsid wsp:val=&quot;00463D71&quot;/&gt;&lt;wsp:rsid wsp:val=&quot;00463E82&quot;/&gt;&lt;wsp:rsid wsp:val=&quot;00464161&quot;/&gt;&lt;wsp:rsid wsp:val=&quot;00464C92&quot;/&gt;&lt;wsp:rsid wsp:val=&quot;004659AC&quot;/&gt;&lt;wsp:rsid wsp:val=&quot;00465D99&quot;/&gt;&lt;wsp:rsid wsp:val=&quot;0046658B&quot;/&gt;&lt;wsp:rsid wsp:val=&quot;004673F2&quot;/&gt;&lt;wsp:rsid wsp:val=&quot;004708F7&quot;/&gt;&lt;wsp:rsid wsp:val=&quot;00470BB7&quot;/&gt;&lt;wsp:rsid wsp:val=&quot;00470C98&quot;/&gt;&lt;wsp:rsid wsp:val=&quot;00471253&quot;/&gt;&lt;wsp:rsid wsp:val=&quot;004720D5&quot;/&gt;&lt;wsp:rsid wsp:val=&quot;00472181&quot;/&gt;&lt;wsp:rsid wsp:val=&quot;00472478&quot;/&gt;&lt;wsp:rsid wsp:val=&quot;0047320D&quot;/&gt;&lt;wsp:rsid wsp:val=&quot;00473B6A&quot;/&gt;&lt;wsp:rsid wsp:val=&quot;0047448A&quot;/&gt;&lt;wsp:rsid wsp:val=&quot;004745FB&quot;/&gt;&lt;wsp:rsid wsp:val=&quot;00474FE5&quot;/&gt;&lt;wsp:rsid wsp:val=&quot;004756A7&quot;/&gt;&lt;wsp:rsid wsp:val=&quot;00475C03&quot;/&gt;&lt;wsp:rsid wsp:val=&quot;00475CAB&quot;/&gt;&lt;wsp:rsid wsp:val=&quot;004766DB&quot;/&gt;&lt;wsp:rsid wsp:val=&quot;00476809&quot;/&gt;&lt;wsp:rsid wsp:val=&quot;00476DD5&quot;/&gt;&lt;wsp:rsid wsp:val=&quot;00476E9B&quot;/&gt;&lt;wsp:rsid wsp:val=&quot;00476FF2&quot;/&gt;&lt;wsp:rsid wsp:val=&quot;00477BE8&quot;/&gt;&lt;wsp:rsid wsp:val=&quot;00480353&quot;/&gt;&lt;wsp:rsid wsp:val=&quot;00480406&quot;/&gt;&lt;wsp:rsid wsp:val=&quot;00481250&quot;/&gt;&lt;wsp:rsid wsp:val=&quot;00481537&quot;/&gt;&lt;wsp:rsid wsp:val=&quot;00482C49&quot;/&gt;&lt;wsp:rsid wsp:val=&quot;00482F82&quot;/&gt;&lt;wsp:rsid wsp:val=&quot;004830B4&quot;/&gt;&lt;wsp:rsid wsp:val=&quot;00484413&quot;/&gt;&lt;wsp:rsid wsp:val=&quot;00484864&quot;/&gt;&lt;wsp:rsid wsp:val=&quot;00484990&quot;/&gt;&lt;wsp:rsid wsp:val=&quot;00484A20&quot;/&gt;&lt;wsp:rsid wsp:val=&quot;00484C72&quot;/&gt;&lt;wsp:rsid wsp:val=&quot;00485264&quot;/&gt;&lt;wsp:rsid wsp:val=&quot;00485280&quot;/&gt;&lt;wsp:rsid wsp:val=&quot;00485858&quot;/&gt;&lt;wsp:rsid wsp:val=&quot;00485C35&quot;/&gt;&lt;wsp:rsid wsp:val=&quot;00486509&quot;/&gt;&lt;wsp:rsid wsp:val=&quot;004866A6&quot;/&gt;&lt;wsp:rsid wsp:val=&quot;00486999&quot;/&gt;&lt;wsp:rsid wsp:val=&quot;004869AD&quot;/&gt;&lt;wsp:rsid wsp:val=&quot;00486EB9&quot;/&gt;&lt;wsp:rsid wsp:val=&quot;00486F83&quot;/&gt;&lt;wsp:rsid wsp:val=&quot;00487B8A&quot;/&gt;&lt;wsp:rsid wsp:val=&quot;004902D0&quot;/&gt;&lt;wsp:rsid wsp:val=&quot;00490348&quot;/&gt;&lt;wsp:rsid wsp:val=&quot;0049043A&quot;/&gt;&lt;wsp:rsid wsp:val=&quot;004905A6&quot;/&gt;&lt;wsp:rsid wsp:val=&quot;00490905&quot;/&gt;&lt;wsp:rsid wsp:val=&quot;00490C29&quot;/&gt;&lt;wsp:rsid wsp:val=&quot;004915DE&quot;/&gt;&lt;wsp:rsid wsp:val=&quot;00491E94&quot;/&gt;&lt;wsp:rsid wsp:val=&quot;00492463&quot;/&gt;&lt;wsp:rsid wsp:val=&quot;00492798&quot;/&gt;&lt;wsp:rsid wsp:val=&quot;00492BAE&quot;/&gt;&lt;wsp:rsid wsp:val=&quot;004936C2&quot;/&gt;&lt;wsp:rsid wsp:val=&quot;00493943&quot;/&gt;&lt;wsp:rsid wsp:val=&quot;00493A37&quot;/&gt;&lt;wsp:rsid wsp:val=&quot;0049412C&quot;/&gt;&lt;wsp:rsid wsp:val=&quot;00494222&quot;/&gt;&lt;wsp:rsid wsp:val=&quot;0049457D&quot;/&gt;&lt;wsp:rsid wsp:val=&quot;00494B75&quot;/&gt;&lt;wsp:rsid wsp:val=&quot;00495F5B&quot;/&gt;&lt;wsp:rsid wsp:val=&quot;0049690D&quot;/&gt;&lt;wsp:rsid wsp:val=&quot;00496B49&quot;/&gt;&lt;wsp:rsid wsp:val=&quot;00496DAA&quot;/&gt;&lt;wsp:rsid wsp:val=&quot;00496FBC&quot;/&gt;&lt;wsp:rsid wsp:val=&quot;0049714C&quot;/&gt;&lt;wsp:rsid wsp:val=&quot;004971A7&quot;/&gt;&lt;wsp:rsid wsp:val=&quot;00497309&quot;/&gt;&lt;wsp:rsid wsp:val=&quot;004975CC&quot;/&gt;&lt;wsp:rsid wsp:val=&quot;00497E11&quot;/&gt;&lt;wsp:rsid wsp:val=&quot;004A01C5&quot;/&gt;&lt;wsp:rsid wsp:val=&quot;004A0459&quot;/&gt;&lt;wsp:rsid wsp:val=&quot;004A0658&quot;/&gt;&lt;wsp:rsid wsp:val=&quot;004A0797&quot;/&gt;&lt;wsp:rsid wsp:val=&quot;004A13BA&quot;/&gt;&lt;wsp:rsid wsp:val=&quot;004A1E20&quot;/&gt;&lt;wsp:rsid wsp:val=&quot;004A232F&quot;/&gt;&lt;wsp:rsid wsp:val=&quot;004A24EF&quot;/&gt;&lt;wsp:rsid wsp:val=&quot;004A3377&quot;/&gt;&lt;wsp:rsid wsp:val=&quot;004A3952&quot;/&gt;&lt;wsp:rsid wsp:val=&quot;004A3B8D&quot;/&gt;&lt;wsp:rsid wsp:val=&quot;004A402E&quot;/&gt;&lt;wsp:rsid wsp:val=&quot;004A589E&quot;/&gt;&lt;wsp:rsid wsp:val=&quot;004A5A59&quot;/&gt;&lt;wsp:rsid wsp:val=&quot;004A5CE4&quot;/&gt;&lt;wsp:rsid wsp:val=&quot;004A5F9C&quot;/&gt;&lt;wsp:rsid wsp:val=&quot;004A6317&quot;/&gt;&lt;wsp:rsid wsp:val=&quot;004A638F&quot;/&gt;&lt;wsp:rsid wsp:val=&quot;004A75DD&quot;/&gt;&lt;wsp:rsid wsp:val=&quot;004A7E34&quot;/&gt;&lt;wsp:rsid wsp:val=&quot;004A7F7C&quot;/&gt;&lt;wsp:rsid wsp:val=&quot;004B098F&quot;/&gt;&lt;wsp:rsid wsp:val=&quot;004B0F4C&quot;/&gt;&lt;wsp:rsid wsp:val=&quot;004B1AC8&quot;/&gt;&lt;wsp:rsid wsp:val=&quot;004B1B52&quot;/&gt;&lt;wsp:rsid wsp:val=&quot;004B20C9&quot;/&gt;&lt;wsp:rsid wsp:val=&quot;004B2468&quot;/&gt;&lt;wsp:rsid wsp:val=&quot;004B27C6&quot;/&gt;&lt;wsp:rsid wsp:val=&quot;004B2956&quot;/&gt;&lt;wsp:rsid wsp:val=&quot;004B2DC7&quot;/&gt;&lt;wsp:rsid wsp:val=&quot;004B3752&quot;/&gt;&lt;wsp:rsid wsp:val=&quot;004B37BC&quot;/&gt;&lt;wsp:rsid wsp:val=&quot;004B3B08&quot;/&gt;&lt;wsp:rsid wsp:val=&quot;004B3C31&quot;/&gt;&lt;wsp:rsid wsp:val=&quot;004B4573&quot;/&gt;&lt;wsp:rsid wsp:val=&quot;004B46A0&quot;/&gt;&lt;wsp:rsid wsp:val=&quot;004B4B1C&quot;/&gt;&lt;wsp:rsid wsp:val=&quot;004B4D43&quot;/&gt;&lt;wsp:rsid wsp:val=&quot;004B529D&quot;/&gt;&lt;wsp:rsid wsp:val=&quot;004B54D1&quot;/&gt;&lt;wsp:rsid wsp:val=&quot;004B5753&quot;/&gt;&lt;wsp:rsid wsp:val=&quot;004B6222&quot;/&gt;&lt;wsp:rsid wsp:val=&quot;004B622A&quot;/&gt;&lt;wsp:rsid wsp:val=&quot;004B6526&quot;/&gt;&lt;wsp:rsid wsp:val=&quot;004B685C&quot;/&gt;&lt;wsp:rsid wsp:val=&quot;004B7001&quot;/&gt;&lt;wsp:rsid wsp:val=&quot;004B75C6&quot;/&gt;&lt;wsp:rsid wsp:val=&quot;004B77CD&quot;/&gt;&lt;wsp:rsid wsp:val=&quot;004B7B6E&quot;/&gt;&lt;wsp:rsid wsp:val=&quot;004B7F02&quot;/&gt;&lt;wsp:rsid wsp:val=&quot;004C0B02&quot;/&gt;&lt;wsp:rsid wsp:val=&quot;004C0F1F&quot;/&gt;&lt;wsp:rsid wsp:val=&quot;004C1484&quot;/&gt;&lt;wsp:rsid wsp:val=&quot;004C1596&quot;/&gt;&lt;wsp:rsid wsp:val=&quot;004C1C85&quot;/&gt;&lt;wsp:rsid wsp:val=&quot;004C2003&quot;/&gt;&lt;wsp:rsid wsp:val=&quot;004C3FF2&quot;/&gt;&lt;wsp:rsid wsp:val=&quot;004C4AE3&quot;/&gt;&lt;wsp:rsid wsp:val=&quot;004C4B54&quot;/&gt;&lt;wsp:rsid wsp:val=&quot;004C511C&quot;/&gt;&lt;wsp:rsid wsp:val=&quot;004C5976&quot;/&gt;&lt;wsp:rsid wsp:val=&quot;004C6418&quot;/&gt;&lt;wsp:rsid wsp:val=&quot;004C72DF&quot;/&gt;&lt;wsp:rsid wsp:val=&quot;004C7AE6&quot;/&gt;&lt;wsp:rsid wsp:val=&quot;004C7E10&quot;/&gt;&lt;wsp:rsid wsp:val=&quot;004D0525&quot;/&gt;&lt;wsp:rsid wsp:val=&quot;004D07E9&quot;/&gt;&lt;wsp:rsid wsp:val=&quot;004D0AC5&quot;/&gt;&lt;wsp:rsid wsp:val=&quot;004D14AE&quot;/&gt;&lt;wsp:rsid wsp:val=&quot;004D17AA&quot;/&gt;&lt;wsp:rsid wsp:val=&quot;004D2377&quot;/&gt;&lt;wsp:rsid wsp:val=&quot;004D2A08&quot;/&gt;&lt;wsp:rsid wsp:val=&quot;004D2E00&quot;/&gt;&lt;wsp:rsid wsp:val=&quot;004D2F61&quot;/&gt;&lt;wsp:rsid wsp:val=&quot;004D30B7&quot;/&gt;&lt;wsp:rsid wsp:val=&quot;004D31B0&quot;/&gt;&lt;wsp:rsid wsp:val=&quot;004D33B4&quot;/&gt;&lt;wsp:rsid wsp:val=&quot;004D3585&quot;/&gt;&lt;wsp:rsid wsp:val=&quot;004D3769&quot;/&gt;&lt;wsp:rsid wsp:val=&quot;004D3B97&quot;/&gt;&lt;wsp:rsid wsp:val=&quot;004D3BBE&quot;/&gt;&lt;wsp:rsid wsp:val=&quot;004D43BF&quot;/&gt;&lt;wsp:rsid wsp:val=&quot;004D43C9&quot;/&gt;&lt;wsp:rsid wsp:val=&quot;004D46F3&quot;/&gt;&lt;wsp:rsid wsp:val=&quot;004D4838&quot;/&gt;&lt;wsp:rsid wsp:val=&quot;004D4A11&quot;/&gt;&lt;wsp:rsid wsp:val=&quot;004D5655&quot;/&gt;&lt;wsp:rsid wsp:val=&quot;004D58D2&quot;/&gt;&lt;wsp:rsid wsp:val=&quot;004D59D7&quot;/&gt;&lt;wsp:rsid wsp:val=&quot;004D5BB9&quot;/&gt;&lt;wsp:rsid wsp:val=&quot;004D60C5&quot;/&gt;&lt;wsp:rsid wsp:val=&quot;004D6877&quot;/&gt;&lt;wsp:rsid wsp:val=&quot;004D6B53&quot;/&gt;&lt;wsp:rsid wsp:val=&quot;004D6F39&quot;/&gt;&lt;wsp:rsid wsp:val=&quot;004D6F98&quot;/&gt;&lt;wsp:rsid wsp:val=&quot;004D7082&quot;/&gt;&lt;wsp:rsid wsp:val=&quot;004D73EE&quot;/&gt;&lt;wsp:rsid wsp:val=&quot;004D7D70&quot;/&gt;&lt;wsp:rsid wsp:val=&quot;004D7E30&quot;/&gt;&lt;wsp:rsid wsp:val=&quot;004E010A&quot;/&gt;&lt;wsp:rsid wsp:val=&quot;004E0CCF&quot;/&gt;&lt;wsp:rsid wsp:val=&quot;004E11D7&quot;/&gt;&lt;wsp:rsid wsp:val=&quot;004E1240&quot;/&gt;&lt;wsp:rsid wsp:val=&quot;004E1ACC&quot;/&gt;&lt;wsp:rsid wsp:val=&quot;004E1D7C&quot;/&gt;&lt;wsp:rsid wsp:val=&quot;004E2066&quot;/&gt;&lt;wsp:rsid wsp:val=&quot;004E28CB&quot;/&gt;&lt;wsp:rsid wsp:val=&quot;004E30C5&quot;/&gt;&lt;wsp:rsid wsp:val=&quot;004E36B4&quot;/&gt;&lt;wsp:rsid wsp:val=&quot;004E41C3&quot;/&gt;&lt;wsp:rsid wsp:val=&quot;004E42E8&quot;/&gt;&lt;wsp:rsid wsp:val=&quot;004E437E&quot;/&gt;&lt;wsp:rsid wsp:val=&quot;004E4609&quot;/&gt;&lt;wsp:rsid wsp:val=&quot;004E46A9&quot;/&gt;&lt;wsp:rsid wsp:val=&quot;004E4B49&quot;/&gt;&lt;wsp:rsid wsp:val=&quot;004E6217&quot;/&gt;&lt;wsp:rsid wsp:val=&quot;004E629C&quot;/&gt;&lt;wsp:rsid wsp:val=&quot;004E6C01&quot;/&gt;&lt;wsp:rsid wsp:val=&quot;004E6D86&quot;/&gt;&lt;wsp:rsid wsp:val=&quot;004E7292&quot;/&gt;&lt;wsp:rsid wsp:val=&quot;004E72F8&quot;/&gt;&lt;wsp:rsid wsp:val=&quot;004E78BC&quot;/&gt;&lt;wsp:rsid wsp:val=&quot;004F0B16&quot;/&gt;&lt;wsp:rsid wsp:val=&quot;004F1174&quot;/&gt;&lt;wsp:rsid wsp:val=&quot;004F132E&quot;/&gt;&lt;wsp:rsid wsp:val=&quot;004F1420&quot;/&gt;&lt;wsp:rsid wsp:val=&quot;004F1595&quot;/&gt;&lt;wsp:rsid wsp:val=&quot;004F2555&quot;/&gt;&lt;wsp:rsid wsp:val=&quot;004F2958&quot;/&gt;&lt;wsp:rsid wsp:val=&quot;004F29A4&quot;/&gt;&lt;wsp:rsid wsp:val=&quot;004F3867&quot;/&gt;&lt;wsp:rsid wsp:val=&quot;004F38EB&quot;/&gt;&lt;wsp:rsid wsp:val=&quot;004F3AB3&quot;/&gt;&lt;wsp:rsid wsp:val=&quot;004F3D5F&quot;/&gt;&lt;wsp:rsid wsp:val=&quot;004F40A0&quot;/&gt;&lt;wsp:rsid wsp:val=&quot;004F4131&quot;/&gt;&lt;wsp:rsid wsp:val=&quot;004F4D2D&quot;/&gt;&lt;wsp:rsid wsp:val=&quot;004F5798&quot;/&gt;&lt;wsp:rsid wsp:val=&quot;004F5B47&quot;/&gt;&lt;wsp:rsid wsp:val=&quot;004F6C74&quot;/&gt;&lt;wsp:rsid wsp:val=&quot;004F6D17&quot;/&gt;&lt;wsp:rsid wsp:val=&quot;004F6E49&quot;/&gt;&lt;wsp:rsid wsp:val=&quot;004F7BD5&quot;/&gt;&lt;wsp:rsid wsp:val=&quot;004F7E17&quot;/&gt;&lt;wsp:rsid wsp:val=&quot;004F7EBC&quot;/&gt;&lt;wsp:rsid wsp:val=&quot;00500223&quot;/&gt;&lt;wsp:rsid wsp:val=&quot;005008E9&quot;/&gt;&lt;wsp:rsid wsp:val=&quot;00500A1D&quot;/&gt;&lt;wsp:rsid wsp:val=&quot;0050350B&quot;/&gt;&lt;wsp:rsid wsp:val=&quot;00503BB3&quot;/&gt;&lt;wsp:rsid wsp:val=&quot;00504778&quot;/&gt;&lt;wsp:rsid wsp:val=&quot;005048BF&quot;/&gt;&lt;wsp:rsid wsp:val=&quot;0050571E&quot;/&gt;&lt;wsp:rsid wsp:val=&quot;00505AFA&quot;/&gt;&lt;wsp:rsid wsp:val=&quot;00505B53&quot;/&gt;&lt;wsp:rsid wsp:val=&quot;00505F2F&quot;/&gt;&lt;wsp:rsid wsp:val=&quot;005062D8&quot;/&gt;&lt;wsp:rsid wsp:val=&quot;005067FF&quot;/&gt;&lt;wsp:rsid wsp:val=&quot;005069C4&quot;/&gt;&lt;wsp:rsid wsp:val=&quot;00506DD7&quot;/&gt;&lt;wsp:rsid wsp:val=&quot;0050781F&quot;/&gt;&lt;wsp:rsid wsp:val=&quot;00507998&quot;/&gt;&lt;wsp:rsid wsp:val=&quot;00507B3C&quot;/&gt;&lt;wsp:rsid wsp:val=&quot;00507E7E&quot;/&gt;&lt;wsp:rsid wsp:val=&quot;0051074B&quot;/&gt;&lt;wsp:rsid wsp:val=&quot;005109BB&quot;/&gt;&lt;wsp:rsid wsp:val=&quot;005118F1&quot;/&gt;&lt;wsp:rsid wsp:val=&quot;005120D5&quot;/&gt;&lt;wsp:rsid wsp:val=&quot;00512388&quot;/&gt;&lt;wsp:rsid wsp:val=&quot;00513381&quot;/&gt;&lt;wsp:rsid wsp:val=&quot;00513E7E&quot;/&gt;&lt;wsp:rsid wsp:val=&quot;005141B0&quot;/&gt;&lt;wsp:rsid wsp:val=&quot;005141E3&quot;/&gt;&lt;wsp:rsid wsp:val=&quot;005144FE&quot;/&gt;&lt;wsp:rsid wsp:val=&quot;00514671&quot;/&gt;&lt;wsp:rsid wsp:val=&quot;00514FB0&quot;/&gt;&lt;wsp:rsid wsp:val=&quot;00515109&quot;/&gt;&lt;wsp:rsid wsp:val=&quot;005158BD&quot;/&gt;&lt;wsp:rsid wsp:val=&quot;00515F08&quot;/&gt;&lt;wsp:rsid wsp:val=&quot;00516297&quot;/&gt;&lt;wsp:rsid wsp:val=&quot;00516443&quot;/&gt;&lt;wsp:rsid wsp:val=&quot;005165CC&quot;/&gt;&lt;wsp:rsid wsp:val=&quot;005168B8&quot;/&gt;&lt;wsp:rsid wsp:val=&quot;00516992&quot;/&gt;&lt;wsp:rsid wsp:val=&quot;00517CF3&quot;/&gt;&lt;wsp:rsid wsp:val=&quot;005203CE&quot;/&gt;&lt;wsp:rsid wsp:val=&quot;00520B05&quot;/&gt;&lt;wsp:rsid wsp:val=&quot;00520EA2&quot;/&gt;&lt;wsp:rsid wsp:val=&quot;005212F9&quot;/&gt;&lt;wsp:rsid wsp:val=&quot;00521539&quot;/&gt;&lt;wsp:rsid wsp:val=&quot;00521841&quot;/&gt;&lt;wsp:rsid wsp:val=&quot;00521A54&quot;/&gt;&lt;wsp:rsid wsp:val=&quot;00523290&quot;/&gt;&lt;wsp:rsid wsp:val=&quot;00523B09&quot;/&gt;&lt;wsp:rsid wsp:val=&quot;0052410C&quot;/&gt;&lt;wsp:rsid wsp:val=&quot;00524512&quot;/&gt;&lt;wsp:rsid wsp:val=&quot;00524AA9&quot;/&gt;&lt;wsp:rsid wsp:val=&quot;00524CE4&quot;/&gt;&lt;wsp:rsid wsp:val=&quot;00525582&quot;/&gt;&lt;wsp:rsid wsp:val=&quot;00525CF7&quot;/&gt;&lt;wsp:rsid wsp:val=&quot;00525F95&quot;/&gt;&lt;wsp:rsid wsp:val=&quot;005260DB&quot;/&gt;&lt;wsp:rsid wsp:val=&quot;00526470&quot;/&gt;&lt;wsp:rsid wsp:val=&quot;005266F8&quot;/&gt;&lt;wsp:rsid wsp:val=&quot;005271A3&quot;/&gt;&lt;wsp:rsid wsp:val=&quot;005276CB&quot;/&gt;&lt;wsp:rsid wsp:val=&quot;00527A05&quot;/&gt;&lt;wsp:rsid wsp:val=&quot;005301A1&quot;/&gt;&lt;wsp:rsid wsp:val=&quot;00530519&quot;/&gt;&lt;wsp:rsid wsp:val=&quot;0053099B&quot;/&gt;&lt;wsp:rsid wsp:val=&quot;0053126C&quot;/&gt;&lt;wsp:rsid wsp:val=&quot;00531A15&quot;/&gt;&lt;wsp:rsid wsp:val=&quot;005321E5&quot;/&gt;&lt;wsp:rsid wsp:val=&quot;00532805&quot;/&gt;&lt;wsp:rsid wsp:val=&quot;00532DE4&quot;/&gt;&lt;wsp:rsid wsp:val=&quot;00532EAA&quot;/&gt;&lt;wsp:rsid wsp:val=&quot;0053309D&quot;/&gt;&lt;wsp:rsid wsp:val=&quot;00533205&quot;/&gt;&lt;wsp:rsid wsp:val=&quot;00533685&quot;/&gt;&lt;wsp:rsid wsp:val=&quot;00533B36&quot;/&gt;&lt;wsp:rsid wsp:val=&quot;00533D59&quot;/&gt;&lt;wsp:rsid wsp:val=&quot;00533FCC&quot;/&gt;&lt;wsp:rsid wsp:val=&quot;005341AC&quot;/&gt;&lt;wsp:rsid wsp:val=&quot;00534509&quot;/&gt;&lt;wsp:rsid wsp:val=&quot;005347EA&quot;/&gt;&lt;wsp:rsid wsp:val=&quot;00534A6D&quot;/&gt;&lt;wsp:rsid wsp:val=&quot;005350A7&quot;/&gt;&lt;wsp:rsid wsp:val=&quot;0053575D&quot;/&gt;&lt;wsp:rsid wsp:val=&quot;00535B2C&quot;/&gt;&lt;wsp:rsid wsp:val=&quot;0053646C&quot;/&gt;&lt;wsp:rsid wsp:val=&quot;0053720E&quot;/&gt;&lt;wsp:rsid wsp:val=&quot;005407BE&quot;/&gt;&lt;wsp:rsid wsp:val=&quot;00540EC2&quot;/&gt;&lt;wsp:rsid wsp:val=&quot;005415CE&quot;/&gt;&lt;wsp:rsid wsp:val=&quot;00541709&quot;/&gt;&lt;wsp:rsid wsp:val=&quot;00542721&quot;/&gt;&lt;wsp:rsid wsp:val=&quot;005436E5&quot;/&gt;&lt;wsp:rsid wsp:val=&quot;005436E7&quot;/&gt;&lt;wsp:rsid wsp:val=&quot;00543A4C&quot;/&gt;&lt;wsp:rsid wsp:val=&quot;00543D43&quot;/&gt;&lt;wsp:rsid wsp:val=&quot;005445CA&quot;/&gt;&lt;wsp:rsid wsp:val=&quot;00545A2A&quot;/&gt;&lt;wsp:rsid wsp:val=&quot;00545BAE&quot;/&gt;&lt;wsp:rsid wsp:val=&quot;00546174&quot;/&gt;&lt;wsp:rsid wsp:val=&quot;00546180&quot;/&gt;&lt;wsp:rsid wsp:val=&quot;005464FA&quot;/&gt;&lt;wsp:rsid wsp:val=&quot;0054694A&quot;/&gt;&lt;wsp:rsid wsp:val=&quot;0054738E&quot;/&gt;&lt;wsp:rsid wsp:val=&quot;0054741E&quot;/&gt;&lt;wsp:rsid wsp:val=&quot;005477E0&quot;/&gt;&lt;wsp:rsid wsp:val=&quot;00547D96&quot;/&gt;&lt;wsp:rsid wsp:val=&quot;00551313&quot;/&gt;&lt;wsp:rsid wsp:val=&quot;00551CA1&quot;/&gt;&lt;wsp:rsid wsp:val=&quot;00551D2E&quot;/&gt;&lt;wsp:rsid wsp:val=&quot;005520D7&quot;/&gt;&lt;wsp:rsid wsp:val=&quot;005524BC&quot;/&gt;&lt;wsp:rsid wsp:val=&quot;00552502&quot;/&gt;&lt;wsp:rsid wsp:val=&quot;00552FD7&quot;/&gt;&lt;wsp:rsid wsp:val=&quot;0055317B&quot;/&gt;&lt;wsp:rsid wsp:val=&quot;005536D9&quot;/&gt;&lt;wsp:rsid wsp:val=&quot;0055409A&quot;/&gt;&lt;wsp:rsid wsp:val=&quot;005547FC&quot;/&gt;&lt;wsp:rsid wsp:val=&quot;00554CBF&quot;/&gt;&lt;wsp:rsid wsp:val=&quot;00555967&quot;/&gt;&lt;wsp:rsid wsp:val=&quot;00555AEF&quot;/&gt;&lt;wsp:rsid wsp:val=&quot;00556AD2&quot;/&gt;&lt;wsp:rsid wsp:val=&quot;00556F90&quot;/&gt;&lt;wsp:rsid wsp:val=&quot;00557664&quot;/&gt;&lt;wsp:rsid wsp:val=&quot;005577CD&quot;/&gt;&lt;wsp:rsid wsp:val=&quot;00557F17&quot;/&gt;&lt;wsp:rsid wsp:val=&quot;00560141&quot;/&gt;&lt;wsp:rsid wsp:val=&quot;00560168&quot;/&gt;&lt;wsp:rsid wsp:val=&quot;00560403&quot;/&gt;&lt;wsp:rsid wsp:val=&quot;00560434&quot;/&gt;&lt;wsp:rsid wsp:val=&quot;00560493&quot;/&gt;&lt;wsp:rsid wsp:val=&quot;005608FD&quot;/&gt;&lt;wsp:rsid wsp:val=&quot;00560A9B&quot;/&gt;&lt;wsp:rsid wsp:val=&quot;00560AFE&quot;/&gt;&lt;wsp:rsid wsp:val=&quot;00560B0D&quot;/&gt;&lt;wsp:rsid wsp:val=&quot;00560E85&quot;/&gt;&lt;wsp:rsid wsp:val=&quot;005610AD&quot;/&gt;&lt;wsp:rsid wsp:val=&quot;00561B3B&quot;/&gt;&lt;wsp:rsid wsp:val=&quot;00561B86&quot;/&gt;&lt;wsp:rsid wsp:val=&quot;00562147&quot;/&gt;&lt;wsp:rsid wsp:val=&quot;005621A3&quot;/&gt;&lt;wsp:rsid wsp:val=&quot;00562289&quot;/&gt;&lt;wsp:rsid wsp:val=&quot;00562430&quot;/&gt;&lt;wsp:rsid wsp:val=&quot;005625D9&quot;/&gt;&lt;wsp:rsid wsp:val=&quot;005629E3&quot;/&gt;&lt;wsp:rsid wsp:val=&quot;00562BD5&quot;/&gt;&lt;wsp:rsid wsp:val=&quot;00562DA2&quot;/&gt;&lt;wsp:rsid wsp:val=&quot;00562EB0&quot;/&gt;&lt;wsp:rsid wsp:val=&quot;00563585&quot;/&gt;&lt;wsp:rsid wsp:val=&quot;00563674&quot;/&gt;&lt;wsp:rsid wsp:val=&quot;00564075&quot;/&gt;&lt;wsp:rsid wsp:val=&quot;005640FE&quot;/&gt;&lt;wsp:rsid wsp:val=&quot;005642CD&quot;/&gt;&lt;wsp:rsid wsp:val=&quot;005649D0&quot;/&gt;&lt;wsp:rsid wsp:val=&quot;00564D31&quot;/&gt;&lt;wsp:rsid wsp:val=&quot;00566146&quot;/&gt;&lt;wsp:rsid wsp:val=&quot;00566303&quot;/&gt;&lt;wsp:rsid wsp:val=&quot;00566A51&quot;/&gt;&lt;wsp:rsid wsp:val=&quot;005671A2&quot;/&gt;&lt;wsp:rsid wsp:val=&quot;005671A5&quot;/&gt;&lt;wsp:rsid wsp:val=&quot;0056763F&quot;/&gt;&lt;wsp:rsid wsp:val=&quot;00567CD3&quot;/&gt;&lt;wsp:rsid wsp:val=&quot;00567ECD&quot;/&gt;&lt;wsp:rsid wsp:val=&quot;005701BF&quot;/&gt;&lt;wsp:rsid wsp:val=&quot;005701E7&quot;/&gt;&lt;wsp:rsid wsp:val=&quot;00570432&quot;/&gt;&lt;wsp:rsid wsp:val=&quot;00570A34&quot;/&gt;&lt;wsp:rsid wsp:val=&quot;00570C4C&quot;/&gt;&lt;wsp:rsid wsp:val=&quot;0057110D&quot;/&gt;&lt;wsp:rsid wsp:val=&quot;00571120&quot;/&gt;&lt;wsp:rsid wsp:val=&quot;00572094&quot;/&gt;&lt;wsp:rsid wsp:val=&quot;0057246E&quot;/&gt;&lt;wsp:rsid wsp:val=&quot;00572861&quot;/&gt;&lt;wsp:rsid wsp:val=&quot;005728DB&quot;/&gt;&lt;wsp:rsid wsp:val=&quot;0057307F&quot;/&gt;&lt;wsp:rsid wsp:val=&quot;005736C7&quot;/&gt;&lt;wsp:rsid wsp:val=&quot;00573A68&quot;/&gt;&lt;wsp:rsid wsp:val=&quot;00573B9F&quot;/&gt;&lt;wsp:rsid wsp:val=&quot;00574433&quot;/&gt;&lt;wsp:rsid wsp:val=&quot;0057452A&quot;/&gt;&lt;wsp:rsid wsp:val=&quot;00574953&quot;/&gt;&lt;wsp:rsid wsp:val=&quot;00575389&quot;/&gt;&lt;wsp:rsid wsp:val=&quot;00575E08&quot;/&gt;&lt;wsp:rsid wsp:val=&quot;0057649A&quot;/&gt;&lt;wsp:rsid wsp:val=&quot;005767DC&quot;/&gt;&lt;wsp:rsid wsp:val=&quot;00576B0F&quot;/&gt;&lt;wsp:rsid wsp:val=&quot;00577248&quot;/&gt;&lt;wsp:rsid wsp:val=&quot;00580457&quot;/&gt;&lt;wsp:rsid wsp:val=&quot;00580EF4&quot;/&gt;&lt;wsp:rsid wsp:val=&quot;0058107C&quot;/&gt;&lt;wsp:rsid wsp:val=&quot;00581B2C&quot;/&gt;&lt;wsp:rsid wsp:val=&quot;00581CB7&quot;/&gt;&lt;wsp:rsid wsp:val=&quot;005826C6&quot;/&gt;&lt;wsp:rsid wsp:val=&quot;0058288F&quot;/&gt;&lt;wsp:rsid wsp:val=&quot;00582A73&quot;/&gt;&lt;wsp:rsid wsp:val=&quot;00582BBC&quot;/&gt;&lt;wsp:rsid wsp:val=&quot;00582FE7&quot;/&gt;&lt;wsp:rsid wsp:val=&quot;005833C4&quot;/&gt;&lt;wsp:rsid wsp:val=&quot;005838E4&quot;/&gt;&lt;wsp:rsid wsp:val=&quot;005839AE&quot;/&gt;&lt;wsp:rsid wsp:val=&quot;0058403A&quot;/&gt;&lt;wsp:rsid wsp:val=&quot;0058408C&quot;/&gt;&lt;wsp:rsid wsp:val=&quot;00584247&quot;/&gt;&lt;wsp:rsid wsp:val=&quot;00584514&quot;/&gt;&lt;wsp:rsid wsp:val=&quot;00584F57&quot;/&gt;&lt;wsp:rsid wsp:val=&quot;00585E18&quot;/&gt;&lt;wsp:rsid wsp:val=&quot;00586610&quot;/&gt;&lt;wsp:rsid wsp:val=&quot;0058669B&quot;/&gt;&lt;wsp:rsid wsp:val=&quot;00586747&quot;/&gt;&lt;wsp:rsid wsp:val=&quot;00586CF5&quot;/&gt;&lt;wsp:rsid wsp:val=&quot;00587054&quot;/&gt;&lt;wsp:rsid wsp:val=&quot;00587BAB&quot;/&gt;&lt;wsp:rsid wsp:val=&quot;00587CEE&quot;/&gt;&lt;wsp:rsid wsp:val=&quot;00587F26&quot;/&gt;&lt;wsp:rsid wsp:val=&quot;00590124&quot;/&gt;&lt;wsp:rsid wsp:val=&quot;00591008&quot;/&gt;&lt;wsp:rsid wsp:val=&quot;005915DF&quot;/&gt;&lt;wsp:rsid wsp:val=&quot;00591977&quot;/&gt;&lt;wsp:rsid wsp:val=&quot;00591C4B&quot;/&gt;&lt;wsp:rsid wsp:val=&quot;0059221E&quot;/&gt;&lt;wsp:rsid wsp:val=&quot;0059257A&quot;/&gt;&lt;wsp:rsid wsp:val=&quot;005926B2&quot;/&gt;&lt;wsp:rsid wsp:val=&quot;005928C3&quot;/&gt;&lt;wsp:rsid wsp:val=&quot;00593384&quot;/&gt;&lt;wsp:rsid wsp:val=&quot;0059340C&quot;/&gt;&lt;wsp:rsid wsp:val=&quot;005945EB&quot;/&gt;&lt;wsp:rsid wsp:val=&quot;005948A0&quot;/&gt;&lt;wsp:rsid wsp:val=&quot;00595561&quot;/&gt;&lt;wsp:rsid wsp:val=&quot;0059579E&quot;/&gt;&lt;wsp:rsid wsp:val=&quot;0059609E&quot;/&gt;&lt;wsp:rsid wsp:val=&quot;0059638B&quot;/&gt;&lt;wsp:rsid wsp:val=&quot;005968BD&quot;/&gt;&lt;wsp:rsid wsp:val=&quot;00596F4D&quot;/&gt;&lt;wsp:rsid wsp:val=&quot;0059713F&quot;/&gt;&lt;wsp:rsid wsp:val=&quot;0059740E&quot;/&gt;&lt;wsp:rsid wsp:val=&quot;0059769E&quot;/&gt;&lt;wsp:rsid wsp:val=&quot;0059794A&quot;/&gt;&lt;wsp:rsid wsp:val=&quot;00597E74&quot;/&gt;&lt;wsp:rsid wsp:val=&quot;00597F2E&quot;/&gt;&lt;wsp:rsid wsp:val=&quot;00597FAA&quot;/&gt;&lt;wsp:rsid wsp:val=&quot;005A0304&quot;/&gt;&lt;wsp:rsid wsp:val=&quot;005A0542&quot;/&gt;&lt;wsp:rsid wsp:val=&quot;005A0684&quot;/&gt;&lt;wsp:rsid wsp:val=&quot;005A07D2&quot;/&gt;&lt;wsp:rsid wsp:val=&quot;005A0F21&quot;/&gt;&lt;wsp:rsid wsp:val=&quot;005A0F40&quot;/&gt;&lt;wsp:rsid wsp:val=&quot;005A1037&quot;/&gt;&lt;wsp:rsid wsp:val=&quot;005A11AB&quot;/&gt;&lt;wsp:rsid wsp:val=&quot;005A1630&quot;/&gt;&lt;wsp:rsid wsp:val=&quot;005A189B&quot;/&gt;&lt;wsp:rsid wsp:val=&quot;005A279D&quot;/&gt;&lt;wsp:rsid wsp:val=&quot;005A2DD0&quot;/&gt;&lt;wsp:rsid wsp:val=&quot;005A2EF8&quot;/&gt;&lt;wsp:rsid wsp:val=&quot;005A3592&quot;/&gt;&lt;wsp:rsid wsp:val=&quot;005A3909&quot;/&gt;&lt;wsp:rsid wsp:val=&quot;005A46E9&quot;/&gt;&lt;wsp:rsid wsp:val=&quot;005A49C6&quot;/&gt;&lt;wsp:rsid wsp:val=&quot;005A5500&quot;/&gt;&lt;wsp:rsid wsp:val=&quot;005A5D1A&quot;/&gt;&lt;wsp:rsid wsp:val=&quot;005A66DE&quot;/&gt;&lt;wsp:rsid wsp:val=&quot;005A6A0B&quot;/&gt;&lt;wsp:rsid wsp:val=&quot;005A6E99&quot;/&gt;&lt;wsp:rsid wsp:val=&quot;005A72BD&quot;/&gt;&lt;wsp:rsid wsp:val=&quot;005A740B&quot;/&gt;&lt;wsp:rsid wsp:val=&quot;005B03DB&quot;/&gt;&lt;wsp:rsid wsp:val=&quot;005B07E1&quot;/&gt;&lt;wsp:rsid wsp:val=&quot;005B0D16&quot;/&gt;&lt;wsp:rsid wsp:val=&quot;005B0D4E&quot;/&gt;&lt;wsp:rsid wsp:val=&quot;005B0FD1&quot;/&gt;&lt;wsp:rsid wsp:val=&quot;005B16E2&quot;/&gt;&lt;wsp:rsid wsp:val=&quot;005B16F2&quot;/&gt;&lt;wsp:rsid wsp:val=&quot;005B191A&quot;/&gt;&lt;wsp:rsid wsp:val=&quot;005B24CD&quot;/&gt;&lt;wsp:rsid wsp:val=&quot;005B2630&quot;/&gt;&lt;wsp:rsid wsp:val=&quot;005B265E&quot;/&gt;&lt;wsp:rsid wsp:val=&quot;005B2826&quot;/&gt;&lt;wsp:rsid wsp:val=&quot;005B3A1E&quot;/&gt;&lt;wsp:rsid wsp:val=&quot;005B482E&quot;/&gt;&lt;wsp:rsid wsp:val=&quot;005B4A28&quot;/&gt;&lt;wsp:rsid wsp:val=&quot;005B4D58&quot;/&gt;&lt;wsp:rsid wsp:val=&quot;005B537E&quot;/&gt;&lt;wsp:rsid wsp:val=&quot;005B558C&quot;/&gt;&lt;wsp:rsid wsp:val=&quot;005B5906&quot;/&gt;&lt;wsp:rsid wsp:val=&quot;005B5F08&quot;/&gt;&lt;wsp:rsid wsp:val=&quot;005B6347&quot;/&gt;&lt;wsp:rsid wsp:val=&quot;005B7140&quot;/&gt;&lt;wsp:rsid wsp:val=&quot;005B728F&quot;/&gt;&lt;wsp:rsid wsp:val=&quot;005B79C8&quot;/&gt;&lt;wsp:rsid wsp:val=&quot;005B7B72&quot;/&gt;&lt;wsp:rsid wsp:val=&quot;005C05F5&quot;/&gt;&lt;wsp:rsid wsp:val=&quot;005C08AB&quot;/&gt;&lt;wsp:rsid wsp:val=&quot;005C0A5E&quot;/&gt;&lt;wsp:rsid wsp:val=&quot;005C0C7E&quot;/&gt;&lt;wsp:rsid wsp:val=&quot;005C0D66&quot;/&gt;&lt;wsp:rsid wsp:val=&quot;005C1194&quot;/&gt;&lt;wsp:rsid wsp:val=&quot;005C11A1&quot;/&gt;&lt;wsp:rsid wsp:val=&quot;005C1361&quot;/&gt;&lt;wsp:rsid wsp:val=&quot;005C15D3&quot;/&gt;&lt;wsp:rsid wsp:val=&quot;005C180A&quot;/&gt;&lt;wsp:rsid wsp:val=&quot;005C2C3A&quot;/&gt;&lt;wsp:rsid wsp:val=&quot;005C351F&quot;/&gt;&lt;wsp:rsid wsp:val=&quot;005C38CB&quot;/&gt;&lt;wsp:rsid wsp:val=&quot;005C3D8E&quot;/&gt;&lt;wsp:rsid wsp:val=&quot;005C40A7&quot;/&gt;&lt;wsp:rsid wsp:val=&quot;005C47BB&quot;/&gt;&lt;wsp:rsid wsp:val=&quot;005C4F1F&quot;/&gt;&lt;wsp:rsid wsp:val=&quot;005C52E3&quot;/&gt;&lt;wsp:rsid wsp:val=&quot;005C54B2&quot;/&gt;&lt;wsp:rsid wsp:val=&quot;005C5A3E&quot;/&gt;&lt;wsp:rsid wsp:val=&quot;005C6503&quot;/&gt;&lt;wsp:rsid wsp:val=&quot;005C693D&quot;/&gt;&lt;wsp:rsid wsp:val=&quot;005D0321&quot;/&gt;&lt;wsp:rsid wsp:val=&quot;005D03F4&quot;/&gt;&lt;wsp:rsid wsp:val=&quot;005D051E&quot;/&gt;&lt;wsp:rsid wsp:val=&quot;005D0757&quot;/&gt;&lt;wsp:rsid wsp:val=&quot;005D0E23&quot;/&gt;&lt;wsp:rsid wsp:val=&quot;005D1530&quot;/&gt;&lt;wsp:rsid wsp:val=&quot;005D1789&quot;/&gt;&lt;wsp:rsid wsp:val=&quot;005D1BD4&quot;/&gt;&lt;wsp:rsid wsp:val=&quot;005D1BDA&quot;/&gt;&lt;wsp:rsid wsp:val=&quot;005D1D52&quot;/&gt;&lt;wsp:rsid wsp:val=&quot;005D2208&quot;/&gt;&lt;wsp:rsid wsp:val=&quot;005D2A85&quot;/&gt;&lt;wsp:rsid wsp:val=&quot;005D2EF9&quot;/&gt;&lt;wsp:rsid wsp:val=&quot;005D318D&quot;/&gt;&lt;wsp:rsid wsp:val=&quot;005D33A7&quot;/&gt;&lt;wsp:rsid wsp:val=&quot;005D341D&quot;/&gt;&lt;wsp:rsid wsp:val=&quot;005D3879&quot;/&gt;&lt;wsp:rsid wsp:val=&quot;005D401D&quot;/&gt;&lt;wsp:rsid wsp:val=&quot;005D4C0E&quot;/&gt;&lt;wsp:rsid wsp:val=&quot;005D5628&quot;/&gt;&lt;wsp:rsid wsp:val=&quot;005D597F&quot;/&gt;&lt;wsp:rsid wsp:val=&quot;005D5C74&quot;/&gt;&lt;wsp:rsid wsp:val=&quot;005D6224&quot;/&gt;&lt;wsp:rsid wsp:val=&quot;005D69AB&quot;/&gt;&lt;wsp:rsid wsp:val=&quot;005D6B59&quot;/&gt;&lt;wsp:rsid wsp:val=&quot;005D6E15&quot;/&gt;&lt;wsp:rsid wsp:val=&quot;005D7476&quot;/&gt;&lt;wsp:rsid wsp:val=&quot;005E0BD3&quot;/&gt;&lt;wsp:rsid wsp:val=&quot;005E162A&quot;/&gt;&lt;wsp:rsid wsp:val=&quot;005E1716&quot;/&gt;&lt;wsp:rsid wsp:val=&quot;005E1743&quot;/&gt;&lt;wsp:rsid wsp:val=&quot;005E1827&quot;/&gt;&lt;wsp:rsid wsp:val=&quot;005E19CB&quot;/&gt;&lt;wsp:rsid wsp:val=&quot;005E1DB3&quot;/&gt;&lt;wsp:rsid wsp:val=&quot;005E2210&quot;/&gt;&lt;wsp:rsid wsp:val=&quot;005E2B0B&quot;/&gt;&lt;wsp:rsid wsp:val=&quot;005E387C&quot;/&gt;&lt;wsp:rsid wsp:val=&quot;005E3A21&quot;/&gt;&lt;wsp:rsid wsp:val=&quot;005E4466&quot;/&gt;&lt;wsp:rsid wsp:val=&quot;005E460A&quot;/&gt;&lt;wsp:rsid wsp:val=&quot;005E4B10&quot;/&gt;&lt;wsp:rsid wsp:val=&quot;005E4D14&quot;/&gt;&lt;wsp:rsid wsp:val=&quot;005E52D1&quot;/&gt;&lt;wsp:rsid wsp:val=&quot;005E557B&quot;/&gt;&lt;wsp:rsid wsp:val=&quot;005E576B&quot;/&gt;&lt;wsp:rsid wsp:val=&quot;005E5815&quot;/&gt;&lt;wsp:rsid wsp:val=&quot;005E5C47&quot;/&gt;&lt;wsp:rsid wsp:val=&quot;005E6138&quot;/&gt;&lt;wsp:rsid wsp:val=&quot;005E61DE&quot;/&gt;&lt;wsp:rsid wsp:val=&quot;005E6D0C&quot;/&gt;&lt;wsp:rsid wsp:val=&quot;005E6E73&quot;/&gt;&lt;wsp:rsid wsp:val=&quot;005E7040&quot;/&gt;&lt;wsp:rsid wsp:val=&quot;005E70BE&quot;/&gt;&lt;wsp:rsid wsp:val=&quot;005E7768&quot;/&gt;&lt;wsp:rsid wsp:val=&quot;005E788F&quot;/&gt;&lt;wsp:rsid wsp:val=&quot;005E7AB1&quot;/&gt;&lt;wsp:rsid wsp:val=&quot;005E7DB0&quot;/&gt;&lt;wsp:rsid wsp:val=&quot;005F03EB&quot;/&gt;&lt;wsp:rsid wsp:val=&quot;005F051D&quot;/&gt;&lt;wsp:rsid wsp:val=&quot;005F0C46&quot;/&gt;&lt;wsp:rsid wsp:val=&quot;005F1627&quot;/&gt;&lt;wsp:rsid wsp:val=&quot;005F276D&quot;/&gt;&lt;wsp:rsid wsp:val=&quot;005F28D2&quot;/&gt;&lt;wsp:rsid wsp:val=&quot;005F2924&quot;/&gt;&lt;wsp:rsid wsp:val=&quot;005F318F&quot;/&gt;&lt;wsp:rsid wsp:val=&quot;005F3196&quot;/&gt;&lt;wsp:rsid wsp:val=&quot;005F3197&quot;/&gt;&lt;wsp:rsid wsp:val=&quot;005F3208&quot;/&gt;&lt;wsp:rsid wsp:val=&quot;005F32A6&quot;/&gt;&lt;wsp:rsid wsp:val=&quot;005F339C&quot;/&gt;&lt;wsp:rsid wsp:val=&quot;005F33D7&quot;/&gt;&lt;wsp:rsid wsp:val=&quot;005F35A7&quot;/&gt;&lt;wsp:rsid wsp:val=&quot;005F36ED&quot;/&gt;&lt;wsp:rsid wsp:val=&quot;005F46D8&quot;/&gt;&lt;wsp:rsid wsp:val=&quot;005F5AB3&quot;/&gt;&lt;wsp:rsid wsp:val=&quot;005F5AEA&quot;/&gt;&lt;wsp:rsid wsp:val=&quot;005F68E9&quot;/&gt;&lt;wsp:rsid wsp:val=&quot;005F6A25&quot;/&gt;&lt;wsp:rsid wsp:val=&quot;005F73AA&quot;/&gt;&lt;wsp:rsid wsp:val=&quot;00600616&quot;/&gt;&lt;wsp:rsid wsp:val=&quot;00600A82&quot;/&gt;&lt;wsp:rsid wsp:val=&quot;006013BF&quot;/&gt;&lt;wsp:rsid wsp:val=&quot;00601449&quot;/&gt;&lt;wsp:rsid wsp:val=&quot;0060165A&quot;/&gt;&lt;wsp:rsid wsp:val=&quot;006017FD&quot;/&gt;&lt;wsp:rsid wsp:val=&quot;00601873&quot;/&gt;&lt;wsp:rsid wsp:val=&quot;00602054&quot;/&gt;&lt;wsp:rsid wsp:val=&quot;0060357A&quot;/&gt;&lt;wsp:rsid wsp:val=&quot;00604022&quot;/&gt;&lt;wsp:rsid wsp:val=&quot;0060402D&quot;/&gt;&lt;wsp:rsid wsp:val=&quot;0060474A&quot;/&gt;&lt;wsp:rsid wsp:val=&quot;00604AD3&quot;/&gt;&lt;wsp:rsid wsp:val=&quot;00605A1C&quot;/&gt;&lt;wsp:rsid wsp:val=&quot;00606127&quot;/&gt;&lt;wsp:rsid wsp:val=&quot;006068BC&quot;/&gt;&lt;wsp:rsid wsp:val=&quot;00606A5C&quot;/&gt;&lt;wsp:rsid wsp:val=&quot;0060767F&quot;/&gt;&lt;wsp:rsid wsp:val=&quot;00607AD0&quot;/&gt;&lt;wsp:rsid wsp:val=&quot;00610665&quot;/&gt;&lt;wsp:rsid wsp:val=&quot;00610ABE&quot;/&gt;&lt;wsp:rsid wsp:val=&quot;00610F20&quot;/&gt;&lt;wsp:rsid wsp:val=&quot;0061132E&quot;/&gt;&lt;wsp:rsid wsp:val=&quot;006115E0&quot;/&gt;&lt;wsp:rsid wsp:val=&quot;0061201D&quot;/&gt;&lt;wsp:rsid wsp:val=&quot;006126E1&quot;/&gt;&lt;wsp:rsid wsp:val=&quot;006129E8&quot;/&gt;&lt;wsp:rsid wsp:val=&quot;00612EBC&quot;/&gt;&lt;wsp:rsid wsp:val=&quot;0061377B&quot;/&gt;&lt;wsp:rsid wsp:val=&quot;00613A36&quot;/&gt;&lt;wsp:rsid wsp:val=&quot;00614167&quot;/&gt;&lt;wsp:rsid wsp:val=&quot;006146A9&quot;/&gt;&lt;wsp:rsid wsp:val=&quot;006148AE&quot;/&gt;&lt;wsp:rsid wsp:val=&quot;00614AF8&quot;/&gt;&lt;wsp:rsid wsp:val=&quot;00614B5C&quot;/&gt;&lt;wsp:rsid wsp:val=&quot;00615E19&quot;/&gt;&lt;wsp:rsid wsp:val=&quot;00616038&quot;/&gt;&lt;wsp:rsid wsp:val=&quot;00616CAA&quot;/&gt;&lt;wsp:rsid wsp:val=&quot;00616F33&quot;/&gt;&lt;wsp:rsid wsp:val=&quot;00617364&quot;/&gt;&lt;wsp:rsid wsp:val=&quot;00617804&quot;/&gt;&lt;wsp:rsid wsp:val=&quot;00617866&quot;/&gt;&lt;wsp:rsid wsp:val=&quot;00620461&quot;/&gt;&lt;wsp:rsid wsp:val=&quot;00620F8A&quot;/&gt;&lt;wsp:rsid wsp:val=&quot;006211BF&quot;/&gt;&lt;wsp:rsid wsp:val=&quot;006212D7&quot;/&gt;&lt;wsp:rsid wsp:val=&quot;00621BD3&quot;/&gt;&lt;wsp:rsid wsp:val=&quot;00621C6C&quot;/&gt;&lt;wsp:rsid wsp:val=&quot;00622390&quot;/&gt;&lt;wsp:rsid wsp:val=&quot;00622520&quot;/&gt;&lt;wsp:rsid wsp:val=&quot;00622BD5&quot;/&gt;&lt;wsp:rsid wsp:val=&quot;00623129&quot;/&gt;&lt;wsp:rsid wsp:val=&quot;006231B1&quot;/&gt;&lt;wsp:rsid wsp:val=&quot;0062320C&quot;/&gt;&lt;wsp:rsid wsp:val=&quot;00623B5D&quot;/&gt;&lt;wsp:rsid wsp:val=&quot;0062476B&quot;/&gt;&lt;wsp:rsid wsp:val=&quot;00624C1C&quot;/&gt;&lt;wsp:rsid wsp:val=&quot;0062572C&quot;/&gt;&lt;wsp:rsid wsp:val=&quot;00625932&quot;/&gt;&lt;wsp:rsid wsp:val=&quot;00625AA1&quot;/&gt;&lt;wsp:rsid wsp:val=&quot;00625DAB&quot;/&gt;&lt;wsp:rsid wsp:val=&quot;00625E7F&quot;/&gt;&lt;wsp:rsid wsp:val=&quot;00626D8B&quot;/&gt;&lt;wsp:rsid wsp:val=&quot;00627452&quot;/&gt;&lt;wsp:rsid wsp:val=&quot;0063109C&quot;/&gt;&lt;wsp:rsid wsp:val=&quot;006314E7&quot;/&gt;&lt;wsp:rsid wsp:val=&quot;00631636&quot;/&gt;&lt;wsp:rsid wsp:val=&quot;006319F6&quot;/&gt;&lt;wsp:rsid wsp:val=&quot;006320D0&quot;/&gt;&lt;wsp:rsid wsp:val=&quot;006321C5&quot;/&gt;&lt;wsp:rsid wsp:val=&quot;00632509&quot;/&gt;&lt;wsp:rsid wsp:val=&quot;00632E96&quot;/&gt;&lt;wsp:rsid wsp:val=&quot;00633064&quot;/&gt;&lt;wsp:rsid wsp:val=&quot;00633631&quot;/&gt;&lt;wsp:rsid wsp:val=&quot;00634076&quot;/&gt;&lt;wsp:rsid wsp:val=&quot;00634393&quot;/&gt;&lt;wsp:rsid wsp:val=&quot;00635997&quot;/&gt;&lt;wsp:rsid wsp:val=&quot;006360DE&quot;/&gt;&lt;wsp:rsid wsp:val=&quot;006366D1&quot;/&gt;&lt;wsp:rsid wsp:val=&quot;00637A6A&quot;/&gt;&lt;wsp:rsid wsp:val=&quot;00641646&quot;/&gt;&lt;wsp:rsid wsp:val=&quot;006418FF&quot;/&gt;&lt;wsp:rsid wsp:val=&quot;00641EC1&quot;/&gt;&lt;wsp:rsid wsp:val=&quot;00642BA6&quot;/&gt;&lt;wsp:rsid wsp:val=&quot;00643D09&quot;/&gt;&lt;wsp:rsid wsp:val=&quot;0064427A&quot;/&gt;&lt;wsp:rsid wsp:val=&quot;006443D3&quot;/&gt;&lt;wsp:rsid wsp:val=&quot;0064460F&quot;/&gt;&lt;wsp:rsid wsp:val=&quot;006449BB&quot;/&gt;&lt;wsp:rsid wsp:val=&quot;00644CC0&quot;/&gt;&lt;wsp:rsid wsp:val=&quot;00644FC1&quot;/&gt;&lt;wsp:rsid wsp:val=&quot;00645111&quot;/&gt;&lt;wsp:rsid wsp:val=&quot;00645344&quot;/&gt;&lt;wsp:rsid wsp:val=&quot;006453F8&quot;/&gt;&lt;wsp:rsid wsp:val=&quot;006465F2&quot;/&gt;&lt;wsp:rsid wsp:val=&quot;0064678F&quot;/&gt;&lt;wsp:rsid wsp:val=&quot;00646F0E&quot;/&gt;&lt;wsp:rsid wsp:val=&quot;00647512&quot;/&gt;&lt;wsp:rsid wsp:val=&quot;00647A95&quot;/&gt;&lt;wsp:rsid wsp:val=&quot;00647BAA&quot;/&gt;&lt;wsp:rsid wsp:val=&quot;006503DB&quot;/&gt;&lt;wsp:rsid wsp:val=&quot;00650408&quot;/&gt;&lt;wsp:rsid wsp:val=&quot;00651683&quot;/&gt;&lt;wsp:rsid wsp:val=&quot;00651C57&quot;/&gt;&lt;wsp:rsid wsp:val=&quot;0065233D&quot;/&gt;&lt;wsp:rsid wsp:val=&quot;00652378&quot;/&gt;&lt;wsp:rsid wsp:val=&quot;00652416&quot;/&gt;&lt;wsp:rsid wsp:val=&quot;00652933&quot;/&gt;&lt;wsp:rsid wsp:val=&quot;00653443&quot;/&gt;&lt;wsp:rsid wsp:val=&quot;00653861&quot;/&gt;&lt;wsp:rsid wsp:val=&quot;00653E46&quot;/&gt;&lt;wsp:rsid wsp:val=&quot;0065439C&quot;/&gt;&lt;wsp:rsid wsp:val=&quot;00655592&quot;/&gt;&lt;wsp:rsid wsp:val=&quot;00655B6E&quot;/&gt;&lt;wsp:rsid wsp:val=&quot;0065606D&quot;/&gt;&lt;wsp:rsid wsp:val=&quot;00656CE9&quot;/&gt;&lt;wsp:rsid wsp:val=&quot;006572E9&quot;/&gt;&lt;wsp:rsid wsp:val=&quot;00657534&quot;/&gt;&lt;wsp:rsid wsp:val=&quot;0066006C&quot;/&gt;&lt;wsp:rsid wsp:val=&quot;0066006F&quot;/&gt;&lt;wsp:rsid wsp:val=&quot;006614F9&quot;/&gt;&lt;wsp:rsid wsp:val=&quot;00661E93&quot;/&gt;&lt;wsp:rsid wsp:val=&quot;00663758&quot;/&gt;&lt;wsp:rsid wsp:val=&quot;00663B65&quot;/&gt;&lt;wsp:rsid wsp:val=&quot;00663E49&quot;/&gt;&lt;wsp:rsid wsp:val=&quot;006641FF&quot;/&gt;&lt;wsp:rsid wsp:val=&quot;006647B6&quot;/&gt;&lt;wsp:rsid wsp:val=&quot;0066494B&quot;/&gt;&lt;wsp:rsid wsp:val=&quot;00664963&quot;/&gt;&lt;wsp:rsid wsp:val=&quot;00665265&quot;/&gt;&lt;wsp:rsid wsp:val=&quot;006652ED&quot;/&gt;&lt;wsp:rsid wsp:val=&quot;006657B6&quot;/&gt;&lt;wsp:rsid wsp:val=&quot;00665B0A&quot;/&gt;&lt;wsp:rsid wsp:val=&quot;00665EFB&quot;/&gt;&lt;wsp:rsid wsp:val=&quot;006665C6&quot;/&gt;&lt;wsp:rsid wsp:val=&quot;00666AE9&quot;/&gt;&lt;wsp:rsid wsp:val=&quot;00667184&quot;/&gt;&lt;wsp:rsid wsp:val=&quot;00667A91&quot;/&gt;&lt;wsp:rsid wsp:val=&quot;00667FC8&quot;/&gt;&lt;wsp:rsid wsp:val=&quot;00670227&quot;/&gt;&lt;wsp:rsid wsp:val=&quot;00670757&quot;/&gt;&lt;wsp:rsid wsp:val=&quot;00670FCC&quot;/&gt;&lt;wsp:rsid wsp:val=&quot;00671187&quot;/&gt;&lt;wsp:rsid wsp:val=&quot;00671E25&quot;/&gt;&lt;wsp:rsid wsp:val=&quot;00672166&quot;/&gt;&lt;wsp:rsid wsp:val=&quot;006729E0&quot;/&gt;&lt;wsp:rsid wsp:val=&quot;0067360C&quot;/&gt;&lt;wsp:rsid wsp:val=&quot;006738DE&quot;/&gt;&lt;wsp:rsid wsp:val=&quot;00674562&quot;/&gt;&lt;wsp:rsid wsp:val=&quot;00674D9B&quot;/&gt;&lt;wsp:rsid wsp:val=&quot;00674FAA&quot;/&gt;&lt;wsp:rsid wsp:val=&quot;00675294&quot;/&gt;&lt;wsp:rsid wsp:val=&quot;006754D6&quot;/&gt;&lt;wsp:rsid wsp:val=&quot;00676E29&quot;/&gt;&lt;wsp:rsid wsp:val=&quot;0067707D&quot;/&gt;&lt;wsp:rsid wsp:val=&quot;0067716E&quot;/&gt;&lt;wsp:rsid wsp:val=&quot;0067769E&quot;/&gt;&lt;wsp:rsid wsp:val=&quot;0068058D&quot;/&gt;&lt;wsp:rsid wsp:val=&quot;0068059B&quot;/&gt;&lt;wsp:rsid wsp:val=&quot;0068118E&quot;/&gt;&lt;wsp:rsid wsp:val=&quot;006812F8&quot;/&gt;&lt;wsp:rsid wsp:val=&quot;006815CF&quot;/&gt;&lt;wsp:rsid wsp:val=&quot;00681F9B&quot;/&gt;&lt;wsp:rsid wsp:val=&quot;00682095&quot;/&gt;&lt;wsp:rsid wsp:val=&quot;00682298&quot;/&gt;&lt;wsp:rsid wsp:val=&quot;0068262B&quot;/&gt;&lt;wsp:rsid wsp:val=&quot;00682764&quot;/&gt;&lt;wsp:rsid wsp:val=&quot;006834CE&quot;/&gt;&lt;wsp:rsid wsp:val=&quot;006840CC&quot;/&gt;&lt;wsp:rsid wsp:val=&quot;00685250&quot;/&gt;&lt;wsp:rsid wsp:val=&quot;00685695&quot;/&gt;&lt;wsp:rsid wsp:val=&quot;006859FF&quot;/&gt;&lt;wsp:rsid wsp:val=&quot;00686655&quot;/&gt;&lt;wsp:rsid wsp:val=&quot;00686D4F&quot;/&gt;&lt;wsp:rsid wsp:val=&quot;00687056&quot;/&gt;&lt;wsp:rsid wsp:val=&quot;00687058&quot;/&gt;&lt;wsp:rsid wsp:val=&quot;0068793D&quot;/&gt;&lt;wsp:rsid wsp:val=&quot;00687B4F&quot;/&gt;&lt;wsp:rsid wsp:val=&quot;00687BEC&quot;/&gt;&lt;wsp:rsid wsp:val=&quot;00687DAF&quot;/&gt;&lt;wsp:rsid wsp:val=&quot;0069060B&quot;/&gt;&lt;wsp:rsid wsp:val=&quot;00690780&quot;/&gt;&lt;wsp:rsid wsp:val=&quot;0069096A&quot;/&gt;&lt;wsp:rsid wsp:val=&quot;00690B84&quot;/&gt;&lt;wsp:rsid wsp:val=&quot;00690F74&quot;/&gt;&lt;wsp:rsid wsp:val=&quot;00691155&quot;/&gt;&lt;wsp:rsid wsp:val=&quot;006913F8&quot;/&gt;&lt;wsp:rsid wsp:val=&quot;00691500&quot;/&gt;&lt;wsp:rsid wsp:val=&quot;00691E2B&quot;/&gt;&lt;wsp:rsid wsp:val=&quot;0069299A&quot;/&gt;&lt;wsp:rsid wsp:val=&quot;00692F0C&quot;/&gt;&lt;wsp:rsid wsp:val=&quot;00693A19&quot;/&gt;&lt;wsp:rsid wsp:val=&quot;00693BE2&quot;/&gt;&lt;wsp:rsid wsp:val=&quot;006940BB&quot;/&gt;&lt;wsp:rsid wsp:val=&quot;00694771&quot;/&gt;&lt;wsp:rsid wsp:val=&quot;00694EBB&quot;/&gt;&lt;wsp:rsid wsp:val=&quot;00694F53&quot;/&gt;&lt;wsp:rsid wsp:val=&quot;006953E8&quot;/&gt;&lt;wsp:rsid wsp:val=&quot;00695AC8&quot;/&gt;&lt;wsp:rsid wsp:val=&quot;00695F3B&quot;/&gt;&lt;wsp:rsid wsp:val=&quot;006960EF&quot;/&gt;&lt;wsp:rsid wsp:val=&quot;00696381&quot;/&gt;&lt;wsp:rsid wsp:val=&quot;006964E5&quot;/&gt;&lt;wsp:rsid wsp:val=&quot;00697224&quot;/&gt;&lt;wsp:rsid wsp:val=&quot;006A07E9&quot;/&gt;&lt;wsp:rsid wsp:val=&quot;006A084D&quot;/&gt;&lt;wsp:rsid wsp:val=&quot;006A12B0&quot;/&gt;&lt;wsp:rsid wsp:val=&quot;006A1308&quot;/&gt;&lt;wsp:rsid wsp:val=&quot;006A13DB&quot;/&gt;&lt;wsp:rsid wsp:val=&quot;006A144C&quot;/&gt;&lt;wsp:rsid wsp:val=&quot;006A144D&quot;/&gt;&lt;wsp:rsid wsp:val=&quot;006A2759&quot;/&gt;&lt;wsp:rsid wsp:val=&quot;006A2840&quot;/&gt;&lt;wsp:rsid wsp:val=&quot;006A3DD3&quot;/&gt;&lt;wsp:rsid wsp:val=&quot;006A5015&quot;/&gt;&lt;wsp:rsid wsp:val=&quot;006A6A25&quot;/&gt;&lt;wsp:rsid wsp:val=&quot;006A7362&quot;/&gt;&lt;wsp:rsid wsp:val=&quot;006A7AE2&quot;/&gt;&lt;wsp:rsid wsp:val=&quot;006B009B&quot;/&gt;&lt;wsp:rsid wsp:val=&quot;006B00EC&quot;/&gt;&lt;wsp:rsid wsp:val=&quot;006B019C&quot;/&gt;&lt;wsp:rsid wsp:val=&quot;006B048C&quot;/&gt;&lt;wsp:rsid wsp:val=&quot;006B1041&quot;/&gt;&lt;wsp:rsid wsp:val=&quot;006B1747&quot;/&gt;&lt;wsp:rsid wsp:val=&quot;006B17AA&quot;/&gt;&lt;wsp:rsid wsp:val=&quot;006B1BAA&quot;/&gt;&lt;wsp:rsid wsp:val=&quot;006B1CAB&quot;/&gt;&lt;wsp:rsid wsp:val=&quot;006B1DA9&quot;/&gt;&lt;wsp:rsid wsp:val=&quot;006B3DD1&quot;/&gt;&lt;wsp:rsid wsp:val=&quot;006B3E20&quot;/&gt;&lt;wsp:rsid wsp:val=&quot;006B3F20&quot;/&gt;&lt;wsp:rsid wsp:val=&quot;006B405C&quot;/&gt;&lt;wsp:rsid wsp:val=&quot;006B4134&quot;/&gt;&lt;wsp:rsid wsp:val=&quot;006B4A0C&quot;/&gt;&lt;wsp:rsid wsp:val=&quot;006B4AB0&quot;/&gt;&lt;wsp:rsid wsp:val=&quot;006B4F48&quot;/&gt;&lt;wsp:rsid wsp:val=&quot;006B592B&quot;/&gt;&lt;wsp:rsid wsp:val=&quot;006B5952&quot;/&gt;&lt;wsp:rsid wsp:val=&quot;006B5EE6&quot;/&gt;&lt;wsp:rsid wsp:val=&quot;006B6102&quot;/&gt;&lt;wsp:rsid wsp:val=&quot;006B650D&quot;/&gt;&lt;wsp:rsid wsp:val=&quot;006B689F&quot;/&gt;&lt;wsp:rsid wsp:val=&quot;006B6C28&quot;/&gt;&lt;wsp:rsid wsp:val=&quot;006B6FC0&quot;/&gt;&lt;wsp:rsid wsp:val=&quot;006B741C&quot;/&gt;&lt;wsp:rsid wsp:val=&quot;006B7459&quot;/&gt;&lt;wsp:rsid wsp:val=&quot;006B7505&quot;/&gt;&lt;wsp:rsid wsp:val=&quot;006C01ED&quot;/&gt;&lt;wsp:rsid wsp:val=&quot;006C0280&quot;/&gt;&lt;wsp:rsid wsp:val=&quot;006C0696&quot;/&gt;&lt;wsp:rsid wsp:val=&quot;006C07F2&quot;/&gt;&lt;wsp:rsid wsp:val=&quot;006C10A7&quot;/&gt;&lt;wsp:rsid wsp:val=&quot;006C123A&quot;/&gt;&lt;wsp:rsid wsp:val=&quot;006C14EE&quot;/&gt;&lt;wsp:rsid wsp:val=&quot;006C16CD&quot;/&gt;&lt;wsp:rsid wsp:val=&quot;006C1B88&quot;/&gt;&lt;wsp:rsid wsp:val=&quot;006C1D46&quot;/&gt;&lt;wsp:rsid wsp:val=&quot;006C3160&quot;/&gt;&lt;wsp:rsid wsp:val=&quot;006C3190&quot;/&gt;&lt;wsp:rsid wsp:val=&quot;006C33F2&quot;/&gt;&lt;wsp:rsid wsp:val=&quot;006C34C0&quot;/&gt;&lt;wsp:rsid wsp:val=&quot;006C3AD7&quot;/&gt;&lt;wsp:rsid wsp:val=&quot;006C410C&quot;/&gt;&lt;wsp:rsid wsp:val=&quot;006C4526&quot;/&gt;&lt;wsp:rsid wsp:val=&quot;006C463A&quot;/&gt;&lt;wsp:rsid wsp:val=&quot;006C46B1&quot;/&gt;&lt;wsp:rsid wsp:val=&quot;006C4938&quot;/&gt;&lt;wsp:rsid wsp:val=&quot;006C49BD&quot;/&gt;&lt;wsp:rsid wsp:val=&quot;006C51B5&quot;/&gt;&lt;wsp:rsid wsp:val=&quot;006C5400&quot;/&gt;&lt;wsp:rsid wsp:val=&quot;006C55F3&quot;/&gt;&lt;wsp:rsid wsp:val=&quot;006C66AA&quot;/&gt;&lt;wsp:rsid wsp:val=&quot;006C66F5&quot;/&gt;&lt;wsp:rsid wsp:val=&quot;006C6ED0&quot;/&gt;&lt;wsp:rsid wsp:val=&quot;006C731A&quot;/&gt;&lt;wsp:rsid wsp:val=&quot;006C78AA&quot;/&gt;&lt;wsp:rsid wsp:val=&quot;006C7CB5&quot;/&gt;&lt;wsp:rsid wsp:val=&quot;006D0115&quot;/&gt;&lt;wsp:rsid wsp:val=&quot;006D0387&quot;/&gt;&lt;wsp:rsid wsp:val=&quot;006D0AF9&quot;/&gt;&lt;wsp:rsid wsp:val=&quot;006D16DE&quot;/&gt;&lt;wsp:rsid wsp:val=&quot;006D1721&quot;/&gt;&lt;wsp:rsid wsp:val=&quot;006D1FFA&quot;/&gt;&lt;wsp:rsid wsp:val=&quot;006D244C&quot;/&gt;&lt;wsp:rsid wsp:val=&quot;006D29EA&quot;/&gt;&lt;wsp:rsid wsp:val=&quot;006D312F&quot;/&gt;&lt;wsp:rsid wsp:val=&quot;006D3AE3&quot;/&gt;&lt;wsp:rsid wsp:val=&quot;006D3FD4&quot;/&gt;&lt;wsp:rsid wsp:val=&quot;006D420E&quot;/&gt;&lt;wsp:rsid wsp:val=&quot;006D4426&quot;/&gt;&lt;wsp:rsid wsp:val=&quot;006D4A6A&quot;/&gt;&lt;wsp:rsid wsp:val=&quot;006D4C7C&quot;/&gt;&lt;wsp:rsid wsp:val=&quot;006D4F66&quot;/&gt;&lt;wsp:rsid wsp:val=&quot;006D500F&quot;/&gt;&lt;wsp:rsid wsp:val=&quot;006D5E7B&quot;/&gt;&lt;wsp:rsid wsp:val=&quot;006D67CA&quot;/&gt;&lt;wsp:rsid wsp:val=&quot;006D6CDF&quot;/&gt;&lt;wsp:rsid wsp:val=&quot;006D6E65&quot;/&gt;&lt;wsp:rsid wsp:val=&quot;006D71C2&quot;/&gt;&lt;wsp:rsid wsp:val=&quot;006D7D4C&quot;/&gt;&lt;wsp:rsid wsp:val=&quot;006E064B&quot;/&gt;&lt;wsp:rsid wsp:val=&quot;006E06A3&quot;/&gt;&lt;wsp:rsid wsp:val=&quot;006E159B&quot;/&gt;&lt;wsp:rsid wsp:val=&quot;006E199C&quot;/&gt;&lt;wsp:rsid wsp:val=&quot;006E1E07&quot;/&gt;&lt;wsp:rsid wsp:val=&quot;006E2161&quot;/&gt;&lt;wsp:rsid wsp:val=&quot;006E274D&quot;/&gt;&lt;wsp:rsid wsp:val=&quot;006E2D30&quot;/&gt;&lt;wsp:rsid wsp:val=&quot;006E3372&quot;/&gt;&lt;wsp:rsid wsp:val=&quot;006E423E&quot;/&gt;&lt;wsp:rsid wsp:val=&quot;006E465B&quot;/&gt;&lt;wsp:rsid wsp:val=&quot;006E4ADA&quot;/&gt;&lt;wsp:rsid wsp:val=&quot;006E51EB&quot;/&gt;&lt;wsp:rsid wsp:val=&quot;006E6782&quot;/&gt;&lt;wsp:rsid wsp:val=&quot;006E6835&quot;/&gt;&lt;wsp:rsid wsp:val=&quot;006E7458&quot;/&gt;&lt;wsp:rsid wsp:val=&quot;006E7CF0&quot;/&gt;&lt;wsp:rsid wsp:val=&quot;006F063C&quot;/&gt;&lt;wsp:rsid wsp:val=&quot;006F091B&quot;/&gt;&lt;wsp:rsid wsp:val=&quot;006F0B20&quot;/&gt;&lt;wsp:rsid wsp:val=&quot;006F1712&quot;/&gt;&lt;wsp:rsid wsp:val=&quot;006F1DE0&quot;/&gt;&lt;wsp:rsid wsp:val=&quot;006F2300&quot;/&gt;&lt;wsp:rsid wsp:val=&quot;006F35B4&quot;/&gt;&lt;wsp:rsid wsp:val=&quot;006F3E3E&quot;/&gt;&lt;wsp:rsid wsp:val=&quot;006F3F1A&quot;/&gt;&lt;wsp:rsid wsp:val=&quot;006F4B36&quot;/&gt;&lt;wsp:rsid wsp:val=&quot;006F5898&quot;/&gt;&lt;wsp:rsid wsp:val=&quot;006F5DC5&quot;/&gt;&lt;wsp:rsid wsp:val=&quot;006F6469&quot;/&gt;&lt;wsp:rsid wsp:val=&quot;006F6AB5&quot;/&gt;&lt;wsp:rsid wsp:val=&quot;006F7170&quot;/&gt;&lt;wsp:rsid wsp:val=&quot;006F77A5&quot;/&gt;&lt;wsp:rsid wsp:val=&quot;006F7C35&quot;/&gt;&lt;wsp:rsid wsp:val=&quot;007001AE&quot;/&gt;&lt;wsp:rsid wsp:val=&quot;00700263&quot;/&gt;&lt;wsp:rsid wsp:val=&quot;0070038C&quot;/&gt;&lt;wsp:rsid wsp:val=&quot;00700537&quot;/&gt;&lt;wsp:rsid wsp:val=&quot;007005C2&quot;/&gt;&lt;wsp:rsid wsp:val=&quot;007009E6&quot;/&gt;&lt;wsp:rsid wsp:val=&quot;007018F3&quot;/&gt;&lt;wsp:rsid wsp:val=&quot;00702285&quot;/&gt;&lt;wsp:rsid wsp:val=&quot;007029AA&quot;/&gt;&lt;wsp:rsid wsp:val=&quot;00702E43&quot;/&gt;&lt;wsp:rsid wsp:val=&quot;00702EC3&quot;/&gt;&lt;wsp:rsid wsp:val=&quot;0070324A&quot;/&gt;&lt;wsp:rsid wsp:val=&quot;00703484&quot;/&gt;&lt;wsp:rsid wsp:val=&quot;0070377D&quot;/&gt;&lt;wsp:rsid wsp:val=&quot;00703A43&quot;/&gt;&lt;wsp:rsid wsp:val=&quot;00703E39&quot;/&gt;&lt;wsp:rsid wsp:val=&quot;0070412E&quot;/&gt;&lt;wsp:rsid wsp:val=&quot;00705065&quot;/&gt;&lt;wsp:rsid wsp:val=&quot;007058C4&quot;/&gt;&lt;wsp:rsid wsp:val=&quot;00705C3B&quot;/&gt;&lt;wsp:rsid wsp:val=&quot;00705DBC&quot;/&gt;&lt;wsp:rsid wsp:val=&quot;00706B0F&quot;/&gt;&lt;wsp:rsid wsp:val=&quot;007070AF&quot;/&gt;&lt;wsp:rsid wsp:val=&quot;007077C3&quot;/&gt;&lt;wsp:rsid wsp:val=&quot;00707ACD&quot;/&gt;&lt;wsp:rsid wsp:val=&quot;00707C92&quot;/&gt;&lt;wsp:rsid wsp:val=&quot;00707EF0&quot;/&gt;&lt;wsp:rsid wsp:val=&quot;0071081D&quot;/&gt;&lt;wsp:rsid wsp:val=&quot;00710AC6&quot;/&gt;&lt;wsp:rsid wsp:val=&quot;00710C07&quot;/&gt;&lt;wsp:rsid wsp:val=&quot;00710EED&quot;/&gt;&lt;wsp:rsid wsp:val=&quot;007113AE&quot;/&gt;&lt;wsp:rsid wsp:val=&quot;00711407&quot;/&gt;&lt;wsp:rsid wsp:val=&quot;00711911&quot;/&gt;&lt;wsp:rsid wsp:val=&quot;00711AAA&quot;/&gt;&lt;wsp:rsid wsp:val=&quot;00711CAC&quot;/&gt;&lt;wsp:rsid wsp:val=&quot;007127A0&quot;/&gt;&lt;wsp:rsid wsp:val=&quot;00712F46&quot;/&gt;&lt;wsp:rsid wsp:val=&quot;007131F0&quot;/&gt;&lt;wsp:rsid wsp:val=&quot;00713B09&quot;/&gt;&lt;wsp:rsid wsp:val=&quot;00713B49&quot;/&gt;&lt;wsp:rsid wsp:val=&quot;00714ABC&quot;/&gt;&lt;wsp:rsid wsp:val=&quot;00714F51&quot;/&gt;&lt;wsp:rsid wsp:val=&quot;00715433&quot;/&gt;&lt;wsp:rsid wsp:val=&quot;00715988&quot;/&gt;&lt;wsp:rsid wsp:val=&quot;0071613F&quot;/&gt;&lt;wsp:rsid wsp:val=&quot;00716414&quot;/&gt;&lt;wsp:rsid wsp:val=&quot;007167EB&quot;/&gt;&lt;wsp:rsid wsp:val=&quot;00716942&quot;/&gt;&lt;wsp:rsid wsp:val=&quot;00717166&quot;/&gt;&lt;wsp:rsid wsp:val=&quot;007179D1&quot;/&gt;&lt;wsp:rsid wsp:val=&quot;007212E3&quot;/&gt;&lt;wsp:rsid wsp:val=&quot;007213F1&quot;/&gt;&lt;wsp:rsid wsp:val=&quot;00721B62&quot;/&gt;&lt;wsp:rsid wsp:val=&quot;00721F34&quot;/&gt;&lt;wsp:rsid wsp:val=&quot;00721F94&quot;/&gt;&lt;wsp:rsid wsp:val=&quot;0072228D&quot;/&gt;&lt;wsp:rsid wsp:val=&quot;00722309&quot;/&gt;&lt;wsp:rsid wsp:val=&quot;00722A7E&quot;/&gt;&lt;wsp:rsid wsp:val=&quot;007244F1&quot;/&gt;&lt;wsp:rsid wsp:val=&quot;007254B7&quot;/&gt;&lt;wsp:rsid wsp:val=&quot;007258A3&quot;/&gt;&lt;wsp:rsid wsp:val=&quot;00725FB3&quot;/&gt;&lt;wsp:rsid wsp:val=&quot;00726438&quot;/&gt;&lt;wsp:rsid wsp:val=&quot;00726941&quot;/&gt;&lt;wsp:rsid wsp:val=&quot;0072720E&quot;/&gt;&lt;wsp:rsid wsp:val=&quot;00727589&quot;/&gt;&lt;wsp:rsid wsp:val=&quot;00730321&quot;/&gt;&lt;wsp:rsid wsp:val=&quot;0073033F&quot;/&gt;&lt;wsp:rsid wsp:val=&quot;00730431&quot;/&gt;&lt;wsp:rsid wsp:val=&quot;0073142C&quot;/&gt;&lt;wsp:rsid wsp:val=&quot;00731657&quot;/&gt;&lt;wsp:rsid wsp:val=&quot;00732034&quot;/&gt;&lt;wsp:rsid wsp:val=&quot;0073223D&quot;/&gt;&lt;wsp:rsid wsp:val=&quot;007323E6&quot;/&gt;&lt;wsp:rsid wsp:val=&quot;00732C0A&quot;/&gt;&lt;wsp:rsid wsp:val=&quot;00733944&quot;/&gt;&lt;wsp:rsid wsp:val=&quot;00733CD6&quot;/&gt;&lt;wsp:rsid wsp:val=&quot;00733DBF&quot;/&gt;&lt;wsp:rsid wsp:val=&quot;00734433&quot;/&gt;&lt;wsp:rsid wsp:val=&quot;007346EE&quot;/&gt;&lt;wsp:rsid wsp:val=&quot;00734F75&quot;/&gt;&lt;wsp:rsid wsp:val=&quot;00734FA9&quot;/&gt;&lt;wsp:rsid wsp:val=&quot;00735810&quot;/&gt;&lt;wsp:rsid wsp:val=&quot;00735C06&quot;/&gt;&lt;wsp:rsid wsp:val=&quot;00736436&quot;/&gt;&lt;wsp:rsid wsp:val=&quot;00736610&quot;/&gt;&lt;wsp:rsid wsp:val=&quot;0073667A&quot;/&gt;&lt;wsp:rsid wsp:val=&quot;007372B5&quot;/&gt;&lt;wsp:rsid wsp:val=&quot;007403D3&quot;/&gt;&lt;wsp:rsid wsp:val=&quot;00740D57&quot;/&gt;&lt;wsp:rsid wsp:val=&quot;0074119D&quot;/&gt;&lt;wsp:rsid wsp:val=&quot;0074196C&quot;/&gt;&lt;wsp:rsid wsp:val=&quot;00741A5C&quot;/&gt;&lt;wsp:rsid wsp:val=&quot;00741DE3&quot;/&gt;&lt;wsp:rsid wsp:val=&quot;00741F57&quot;/&gt;&lt;wsp:rsid wsp:val=&quot;00743FC5&quot;/&gt;&lt;wsp:rsid wsp:val=&quot;0074541F&quot;/&gt;&lt;wsp:rsid wsp:val=&quot;00745A8F&quot;/&gt;&lt;wsp:rsid wsp:val=&quot;007467A1&quot;/&gt;&lt;wsp:rsid wsp:val=&quot;0074732C&quot;/&gt;&lt;wsp:rsid wsp:val=&quot;007477B0&quot;/&gt;&lt;wsp:rsid wsp:val=&quot;007479EA&quot;/&gt;&lt;wsp:rsid wsp:val=&quot;00747A0D&quot;/&gt;&lt;wsp:rsid wsp:val=&quot;00750C08&quot;/&gt;&lt;wsp:rsid wsp:val=&quot;00750F37&quot;/&gt;&lt;wsp:rsid wsp:val=&quot;00751AEA&quot;/&gt;&lt;wsp:rsid wsp:val=&quot;0075234E&quot;/&gt;&lt;wsp:rsid wsp:val=&quot;00752554&quot;/&gt;&lt;wsp:rsid wsp:val=&quot;007528E3&quot;/&gt;&lt;wsp:rsid wsp:val=&quot;0075345D&quot;/&gt;&lt;wsp:rsid wsp:val=&quot;007536A7&quot;/&gt;&lt;wsp:rsid wsp:val=&quot;00753BFB&quot;/&gt;&lt;wsp:rsid wsp:val=&quot;00754219&quot;/&gt;&lt;wsp:rsid wsp:val=&quot;007544BA&quot;/&gt;&lt;wsp:rsid wsp:val=&quot;00754E3E&quot;/&gt;&lt;wsp:rsid wsp:val=&quot;007550F6&quot;/&gt;&lt;wsp:rsid wsp:val=&quot;007556D5&quot;/&gt;&lt;wsp:rsid wsp:val=&quot;00755DFE&quot;/&gt;&lt;wsp:rsid wsp:val=&quot;007568F2&quot;/&gt;&lt;wsp:rsid wsp:val=&quot;00756DF1&quot;/&gt;&lt;wsp:rsid wsp:val=&quot;00756FCC&quot;/&gt;&lt;wsp:rsid wsp:val=&quot;0075750F&quot;/&gt;&lt;wsp:rsid wsp:val=&quot;007576B9&quot;/&gt;&lt;wsp:rsid wsp:val=&quot;00757789&quot;/&gt;&lt;wsp:rsid wsp:val=&quot;00757E61&quot;/&gt;&lt;wsp:rsid wsp:val=&quot;0076051B&quot;/&gt;&lt;wsp:rsid wsp:val=&quot;00760D05&quot;/&gt;&lt;wsp:rsid wsp:val=&quot;00760F31&quot;/&gt;&lt;wsp:rsid wsp:val=&quot;0076197C&quot;/&gt;&lt;wsp:rsid wsp:val=&quot;00761EFF&quot;/&gt;&lt;wsp:rsid wsp:val=&quot;007625E2&quot;/&gt;&lt;wsp:rsid wsp:val=&quot;00762D45&quot;/&gt;&lt;wsp:rsid wsp:val=&quot;00763D32&quot;/&gt;&lt;wsp:rsid wsp:val=&quot;00763E7F&quot;/&gt;&lt;wsp:rsid wsp:val=&quot;007644DC&quot;/&gt;&lt;wsp:rsid wsp:val=&quot;00764C86&quot;/&gt;&lt;wsp:rsid wsp:val=&quot;00765188&quot;/&gt;&lt;wsp:rsid wsp:val=&quot;007651A0&quot;/&gt;&lt;wsp:rsid wsp:val=&quot;00765DA2&quot;/&gt;&lt;wsp:rsid wsp:val=&quot;007663AF&quot;/&gt;&lt;wsp:rsid wsp:val=&quot;0076667A&quot;/&gt;&lt;wsp:rsid wsp:val=&quot;00766B19&quot;/&gt;&lt;wsp:rsid wsp:val=&quot;00766EFA&quot;/&gt;&lt;wsp:rsid wsp:val=&quot;00766FC1&quot;/&gt;&lt;wsp:rsid wsp:val=&quot;007678E6&quot;/&gt;&lt;wsp:rsid wsp:val=&quot;007678FF&quot;/&gt;&lt;wsp:rsid wsp:val=&quot;007702BF&quot;/&gt;&lt;wsp:rsid wsp:val=&quot;007714B8&quot;/&gt;&lt;wsp:rsid wsp:val=&quot;0077164E&quot;/&gt;&lt;wsp:rsid wsp:val=&quot;00771C16&quot;/&gt;&lt;wsp:rsid wsp:val=&quot;00772202&quot;/&gt;&lt;wsp:rsid wsp:val=&quot;00772467&quot;/&gt;&lt;wsp:rsid wsp:val=&quot;00772910&quot;/&gt;&lt;wsp:rsid wsp:val=&quot;0077295E&quot;/&gt;&lt;wsp:rsid wsp:val=&quot;00772F7D&quot;/&gt;&lt;wsp:rsid wsp:val=&quot;00773E51&quot;/&gt;&lt;wsp:rsid wsp:val=&quot;007746DF&quot;/&gt;&lt;wsp:rsid wsp:val=&quot;00774F6F&quot;/&gt;&lt;wsp:rsid wsp:val=&quot;00775007&quot;/&gt;&lt;wsp:rsid wsp:val=&quot;0077541D&quot;/&gt;&lt;wsp:rsid wsp:val=&quot;00776166&quot;/&gt;&lt;wsp:rsid wsp:val=&quot;00776205&quot;/&gt;&lt;wsp:rsid wsp:val=&quot;007766BD&quot;/&gt;&lt;wsp:rsid wsp:val=&quot;00776715&quot;/&gt;&lt;wsp:rsid wsp:val=&quot;0077714B&quot;/&gt;&lt;wsp:rsid wsp:val=&quot;0077720B&quot;/&gt;&lt;wsp:rsid wsp:val=&quot;0077748E&quot;/&gt;&lt;wsp:rsid wsp:val=&quot;00777E6E&quot;/&gt;&lt;wsp:rsid wsp:val=&quot;0078029D&quot;/&gt;&lt;wsp:rsid wsp:val=&quot;00780B5A&quot;/&gt;&lt;wsp:rsid wsp:val=&quot;00780C89&quot;/&gt;&lt;wsp:rsid wsp:val=&quot;007810B1&quot;/&gt;&lt;wsp:rsid wsp:val=&quot;007816A2&quot;/&gt;&lt;wsp:rsid wsp:val=&quot;00781DD5&quot;/&gt;&lt;wsp:rsid wsp:val=&quot;00782DCA&quot;/&gt;&lt;wsp:rsid wsp:val=&quot;00783107&quot;/&gt;&lt;wsp:rsid wsp:val=&quot;00783D3A&quot;/&gt;&lt;wsp:rsid wsp:val=&quot;00784150&quot;/&gt;&lt;wsp:rsid wsp:val=&quot;007847A1&quot;/&gt;&lt;wsp:rsid wsp:val=&quot;00784A84&quot;/&gt;&lt;wsp:rsid wsp:val=&quot;00785098&quot;/&gt;&lt;wsp:rsid wsp:val=&quot;0078696B&quot;/&gt;&lt;wsp:rsid wsp:val=&quot;00787532&quot;/&gt;&lt;wsp:rsid wsp:val=&quot;00787634&quot;/&gt;&lt;wsp:rsid wsp:val=&quot;00787B93&quot;/&gt;&lt;wsp:rsid wsp:val=&quot;00787CBC&quot;/&gt;&lt;wsp:rsid wsp:val=&quot;00787E41&quot;/&gt;&lt;wsp:rsid wsp:val=&quot;00787F14&quot;/&gt;&lt;wsp:rsid wsp:val=&quot;0079016C&quot;/&gt;&lt;wsp:rsid wsp:val=&quot;007902E9&quot;/&gt;&lt;wsp:rsid wsp:val=&quot;0079056A&quot;/&gt;&lt;wsp:rsid wsp:val=&quot;00790A04&quot;/&gt;&lt;wsp:rsid wsp:val=&quot;007913EF&quot;/&gt;&lt;wsp:rsid wsp:val=&quot;00791623&quot;/&gt;&lt;wsp:rsid wsp:val=&quot;0079170F&quot;/&gt;&lt;wsp:rsid wsp:val=&quot;00791CE3&quot;/&gt;&lt;wsp:rsid wsp:val=&quot;00791F8D&quot;/&gt;&lt;wsp:rsid wsp:val=&quot;00792019&quot;/&gt;&lt;wsp:rsid wsp:val=&quot;00792165&quot;/&gt;&lt;wsp:rsid wsp:val=&quot;00792256&quot;/&gt;&lt;wsp:rsid wsp:val=&quot;00792876&quot;/&gt;&lt;wsp:rsid wsp:val=&quot;00792AFA&quot;/&gt;&lt;wsp:rsid wsp:val=&quot;007931E8&quot;/&gt;&lt;wsp:rsid wsp:val=&quot;007933B3&quot;/&gt;&lt;wsp:rsid wsp:val=&quot;00793897&quot;/&gt;&lt;wsp:rsid wsp:val=&quot;0079397A&quot;/&gt;&lt;wsp:rsid wsp:val=&quot;00793F2C&quot;/&gt;&lt;wsp:rsid wsp:val=&quot;00794F8C&quot;/&gt;&lt;wsp:rsid wsp:val=&quot;007959EC&quot;/&gt;&lt;wsp:rsid wsp:val=&quot;00795AC4&quot;/&gt;&lt;wsp:rsid wsp:val=&quot;00795DE5&quot;/&gt;&lt;wsp:rsid wsp:val=&quot;00796260&quot;/&gt;&lt;wsp:rsid wsp:val=&quot;007962A3&quot;/&gt;&lt;wsp:rsid wsp:val=&quot;007965CA&quot;/&gt;&lt;wsp:rsid wsp:val=&quot;0079679B&quot;/&gt;&lt;wsp:rsid wsp:val=&quot;00796893&quot;/&gt;&lt;wsp:rsid wsp:val=&quot;00796BDE&quot;/&gt;&lt;wsp:rsid wsp:val=&quot;00797101&quot;/&gt;&lt;wsp:rsid wsp:val=&quot;007971D9&quot;/&gt;&lt;wsp:rsid wsp:val=&quot;007975FD&quot;/&gt;&lt;wsp:rsid wsp:val=&quot;00797686&quot;/&gt;&lt;wsp:rsid wsp:val=&quot;00797A5A&quot;/&gt;&lt;wsp:rsid wsp:val=&quot;007A11EF&quot;/&gt;&lt;wsp:rsid wsp:val=&quot;007A1844&quot;/&gt;&lt;wsp:rsid wsp:val=&quot;007A1A88&quot;/&gt;&lt;wsp:rsid wsp:val=&quot;007A1C3F&quot;/&gt;&lt;wsp:rsid wsp:val=&quot;007A225B&quot;/&gt;&lt;wsp:rsid wsp:val=&quot;007A2325&quot;/&gt;&lt;wsp:rsid wsp:val=&quot;007A2A93&quot;/&gt;&lt;wsp:rsid wsp:val=&quot;007A2BD4&quot;/&gt;&lt;wsp:rsid wsp:val=&quot;007A2D2D&quot;/&gt;&lt;wsp:rsid wsp:val=&quot;007A2FBC&quot;/&gt;&lt;wsp:rsid wsp:val=&quot;007A300A&quot;/&gt;&lt;wsp:rsid wsp:val=&quot;007A305C&quot;/&gt;&lt;wsp:rsid wsp:val=&quot;007A33E0&quot;/&gt;&lt;wsp:rsid wsp:val=&quot;007A3963&quot;/&gt;&lt;wsp:rsid wsp:val=&quot;007A3D8C&quot;/&gt;&lt;wsp:rsid wsp:val=&quot;007A3FD9&quot;/&gt;&lt;wsp:rsid wsp:val=&quot;007A4163&quot;/&gt;&lt;wsp:rsid wsp:val=&quot;007A5541&quot;/&gt;&lt;wsp:rsid wsp:val=&quot;007A5BE2&quot;/&gt;&lt;wsp:rsid wsp:val=&quot;007A5E5B&quot;/&gt;&lt;wsp:rsid wsp:val=&quot;007A5F30&quot;/&gt;&lt;wsp:rsid wsp:val=&quot;007A63CA&quot;/&gt;&lt;wsp:rsid wsp:val=&quot;007A64F9&quot;/&gt;&lt;wsp:rsid wsp:val=&quot;007A651D&quot;/&gt;&lt;wsp:rsid wsp:val=&quot;007A6BE3&quot;/&gt;&lt;wsp:rsid wsp:val=&quot;007A7362&quot;/&gt;&lt;wsp:rsid wsp:val=&quot;007A74CC&quot;/&gt;&lt;wsp:rsid wsp:val=&quot;007A7F1E&quot;/&gt;&lt;wsp:rsid wsp:val=&quot;007B0169&quot;/&gt;&lt;wsp:rsid wsp:val=&quot;007B0823&quot;/&gt;&lt;wsp:rsid wsp:val=&quot;007B083C&quot;/&gt;&lt;wsp:rsid wsp:val=&quot;007B0BE5&quot;/&gt;&lt;wsp:rsid wsp:val=&quot;007B1A40&quot;/&gt;&lt;wsp:rsid wsp:val=&quot;007B1B75&quot;/&gt;&lt;wsp:rsid wsp:val=&quot;007B23AC&quot;/&gt;&lt;wsp:rsid wsp:val=&quot;007B26AC&quot;/&gt;&lt;wsp:rsid wsp:val=&quot;007B3486&quot;/&gt;&lt;wsp:rsid wsp:val=&quot;007B3A6F&quot;/&gt;&lt;wsp:rsid wsp:val=&quot;007B4584&quot;/&gt;&lt;wsp:rsid wsp:val=&quot;007B4728&quot;/&gt;&lt;wsp:rsid wsp:val=&quot;007B487C&quot;/&gt;&lt;wsp:rsid wsp:val=&quot;007B4DDD&quot;/&gt;&lt;wsp:rsid wsp:val=&quot;007B521C&quot;/&gt;&lt;wsp:rsid wsp:val=&quot;007B5317&quot;/&gt;&lt;wsp:rsid wsp:val=&quot;007B5813&quot;/&gt;&lt;wsp:rsid wsp:val=&quot;007B601B&quot;/&gt;&lt;wsp:rsid wsp:val=&quot;007B605F&quot;/&gt;&lt;wsp:rsid wsp:val=&quot;007B61CC&quot;/&gt;&lt;wsp:rsid wsp:val=&quot;007B6432&quot;/&gt;&lt;wsp:rsid wsp:val=&quot;007B66BD&quot;/&gt;&lt;wsp:rsid wsp:val=&quot;007B6C37&quot;/&gt;&lt;wsp:rsid wsp:val=&quot;007B6FCF&quot;/&gt;&lt;wsp:rsid wsp:val=&quot;007B75DD&quot;/&gt;&lt;wsp:rsid wsp:val=&quot;007B7889&quot;/&gt;&lt;wsp:rsid wsp:val=&quot;007B7C21&quot;/&gt;&lt;wsp:rsid wsp:val=&quot;007B7E19&quot;/&gt;&lt;wsp:rsid wsp:val=&quot;007C0DDD&quot;/&gt;&lt;wsp:rsid wsp:val=&quot;007C1223&quot;/&gt;&lt;wsp:rsid wsp:val=&quot;007C1BB2&quot;/&gt;&lt;wsp:rsid wsp:val=&quot;007C22D6&quot;/&gt;&lt;wsp:rsid wsp:val=&quot;007C25A5&quot;/&gt;&lt;wsp:rsid wsp:val=&quot;007C3885&quot;/&gt;&lt;wsp:rsid wsp:val=&quot;007C3CA4&quot;/&gt;&lt;wsp:rsid wsp:val=&quot;007C401D&quot;/&gt;&lt;wsp:rsid wsp:val=&quot;007C436D&quot;/&gt;&lt;wsp:rsid wsp:val=&quot;007C4A4B&quot;/&gt;&lt;wsp:rsid wsp:val=&quot;007C4CA8&quot;/&gt;&lt;wsp:rsid wsp:val=&quot;007C4CFF&quot;/&gt;&lt;wsp:rsid wsp:val=&quot;007C4F82&quot;/&gt;&lt;wsp:rsid wsp:val=&quot;007C501E&quot;/&gt;&lt;wsp:rsid wsp:val=&quot;007C6050&quot;/&gt;&lt;wsp:rsid wsp:val=&quot;007C634E&quot;/&gt;&lt;wsp:rsid wsp:val=&quot;007C721F&quot;/&gt;&lt;wsp:rsid wsp:val=&quot;007C7778&quot;/&gt;&lt;wsp:rsid wsp:val=&quot;007C7B00&quot;/&gt;&lt;wsp:rsid wsp:val=&quot;007D0000&quot;/&gt;&lt;wsp:rsid wsp:val=&quot;007D0F6E&quot;/&gt;&lt;wsp:rsid wsp:val=&quot;007D16A7&quot;/&gt;&lt;wsp:rsid wsp:val=&quot;007D1C70&quot;/&gt;&lt;wsp:rsid wsp:val=&quot;007D22FB&quot;/&gt;&lt;wsp:rsid wsp:val=&quot;007D2CD9&quot;/&gt;&lt;wsp:rsid wsp:val=&quot;007D3658&quot;/&gt;&lt;wsp:rsid wsp:val=&quot;007D3C2D&quot;/&gt;&lt;wsp:rsid wsp:val=&quot;007D46ED&quot;/&gt;&lt;wsp:rsid wsp:val=&quot;007D5108&quot;/&gt;&lt;wsp:rsid wsp:val=&quot;007D52D2&quot;/&gt;&lt;wsp:rsid wsp:val=&quot;007D63B5&quot;/&gt;&lt;wsp:rsid wsp:val=&quot;007D6BD5&quot;/&gt;&lt;wsp:rsid wsp:val=&quot;007D79D0&quot;/&gt;&lt;wsp:rsid wsp:val=&quot;007D7C63&quot;/&gt;&lt;wsp:rsid wsp:val=&quot;007D7F6F&quot;/&gt;&lt;wsp:rsid wsp:val=&quot;007E0572&quot;/&gt;&lt;wsp:rsid wsp:val=&quot;007E0FFC&quot;/&gt;&lt;wsp:rsid wsp:val=&quot;007E19D3&quot;/&gt;&lt;wsp:rsid wsp:val=&quot;007E1BE5&quot;/&gt;&lt;wsp:rsid wsp:val=&quot;007E1CF7&quot;/&gt;&lt;wsp:rsid wsp:val=&quot;007E1DE0&quot;/&gt;&lt;wsp:rsid wsp:val=&quot;007E2DD7&quot;/&gt;&lt;wsp:rsid wsp:val=&quot;007E30D5&quot;/&gt;&lt;wsp:rsid wsp:val=&quot;007E348A&quot;/&gt;&lt;wsp:rsid wsp:val=&quot;007E46A6&quot;/&gt;&lt;wsp:rsid wsp:val=&quot;007E4847&quot;/&gt;&lt;wsp:rsid wsp:val=&quot;007E54F2&quot;/&gt;&lt;wsp:rsid wsp:val=&quot;007E62D2&quot;/&gt;&lt;wsp:rsid wsp:val=&quot;007E639D&quot;/&gt;&lt;wsp:rsid wsp:val=&quot;007E6564&quot;/&gt;&lt;wsp:rsid wsp:val=&quot;007E6891&quot;/&gt;&lt;wsp:rsid wsp:val=&quot;007E6BCC&quot;/&gt;&lt;wsp:rsid wsp:val=&quot;007E6E9B&quot;/&gt;&lt;wsp:rsid wsp:val=&quot;007E7386&quot;/&gt;&lt;wsp:rsid wsp:val=&quot;007E7426&quot;/&gt;&lt;wsp:rsid wsp:val=&quot;007E74A0&quot;/&gt;&lt;wsp:rsid wsp:val=&quot;007E77EC&quot;/&gt;&lt;wsp:rsid wsp:val=&quot;007E7C6F&quot;/&gt;&lt;wsp:rsid wsp:val=&quot;007E7CE8&quot;/&gt;&lt;wsp:rsid wsp:val=&quot;007E7D4B&quot;/&gt;&lt;wsp:rsid wsp:val=&quot;007F0177&quot;/&gt;&lt;wsp:rsid wsp:val=&quot;007F0549&quot;/&gt;&lt;wsp:rsid wsp:val=&quot;007F08FC&quot;/&gt;&lt;wsp:rsid wsp:val=&quot;007F090D&quot;/&gt;&lt;wsp:rsid wsp:val=&quot;007F1B57&quot;/&gt;&lt;wsp:rsid wsp:val=&quot;007F1DAB&quot;/&gt;&lt;wsp:rsid wsp:val=&quot;007F238E&quot;/&gt;&lt;wsp:rsid wsp:val=&quot;007F2AE3&quot;/&gt;&lt;wsp:rsid wsp:val=&quot;007F2C69&quot;/&gt;&lt;wsp:rsid wsp:val=&quot;007F3706&quot;/&gt;&lt;wsp:rsid wsp:val=&quot;007F40AE&quot;/&gt;&lt;wsp:rsid wsp:val=&quot;007F4112&quot;/&gt;&lt;wsp:rsid wsp:val=&quot;007F52A4&quot;/&gt;&lt;wsp:rsid wsp:val=&quot;007F53EB&quot;/&gt;&lt;wsp:rsid wsp:val=&quot;007F5437&quot;/&gt;&lt;wsp:rsid wsp:val=&quot;007F560B&quot;/&gt;&lt;wsp:rsid wsp:val=&quot;007F5687&quot;/&gt;&lt;wsp:rsid wsp:val=&quot;007F5A2D&quot;/&gt;&lt;wsp:rsid wsp:val=&quot;007F5E42&quot;/&gt;&lt;wsp:rsid wsp:val=&quot;007F64CA&quot;/&gt;&lt;wsp:rsid wsp:val=&quot;007F758E&quot;/&gt;&lt;wsp:rsid wsp:val=&quot;007F7BEC&quot;/&gt;&lt;wsp:rsid wsp:val=&quot;00800186&quot;/&gt;&lt;wsp:rsid wsp:val=&quot;008005E7&quot;/&gt;&lt;wsp:rsid wsp:val=&quot;008006EB&quot;/&gt;&lt;wsp:rsid wsp:val=&quot;008008D1&quot;/&gt;&lt;wsp:rsid wsp:val=&quot;00800CB4&quot;/&gt;&lt;wsp:rsid wsp:val=&quot;00801011&quot;/&gt;&lt;wsp:rsid wsp:val=&quot;00801199&quot;/&gt;&lt;wsp:rsid wsp:val=&quot;008013A1&quot;/&gt;&lt;wsp:rsid wsp:val=&quot;0080145C&quot;/&gt;&lt;wsp:rsid wsp:val=&quot;008026DA&quot;/&gt;&lt;wsp:rsid wsp:val=&quot;0080320A&quot;/&gt;&lt;wsp:rsid wsp:val=&quot;00803453&quot;/&gt;&lt;wsp:rsid wsp:val=&quot;0080423A&quot;/&gt;&lt;wsp:rsid wsp:val=&quot;0080446D&quot;/&gt;&lt;wsp:rsid wsp:val=&quot;008045D3&quot;/&gt;&lt;wsp:rsid wsp:val=&quot;00804AB5&quot;/&gt;&lt;wsp:rsid wsp:val=&quot;00804F41&quot;/&gt;&lt;wsp:rsid wsp:val=&quot;0080521F&quot;/&gt;&lt;wsp:rsid wsp:val=&quot;0080537B&quot;/&gt;&lt;wsp:rsid wsp:val=&quot;008059F8&quot;/&gt;&lt;wsp:rsid wsp:val=&quot;00805A8B&quot;/&gt;&lt;wsp:rsid wsp:val=&quot;008066AD&quot;/&gt;&lt;wsp:rsid wsp:val=&quot;00806A63&quot;/&gt;&lt;wsp:rsid wsp:val=&quot;00806A95&quot;/&gt;&lt;wsp:rsid wsp:val=&quot;00806B3E&quot;/&gt;&lt;wsp:rsid wsp:val=&quot;008075AB&quot;/&gt;&lt;wsp:rsid wsp:val=&quot;008076D6&quot;/&gt;&lt;wsp:rsid wsp:val=&quot;00807796&quot;/&gt;&lt;wsp:rsid wsp:val=&quot;00807911&quot;/&gt;&lt;wsp:rsid wsp:val=&quot;00807FA4&quot;/&gt;&lt;wsp:rsid wsp:val=&quot;0081042B&quot;/&gt;&lt;wsp:rsid wsp:val=&quot;008107A5&quot;/&gt;&lt;wsp:rsid wsp:val=&quot;0081102D&quot;/&gt;&lt;wsp:rsid wsp:val=&quot;008113C6&quot;/&gt;&lt;wsp:rsid wsp:val=&quot;008117F1&quot;/&gt;&lt;wsp:rsid wsp:val=&quot;00811A31&quot;/&gt;&lt;wsp:rsid wsp:val=&quot;00811BAA&quot;/&gt;&lt;wsp:rsid wsp:val=&quot;00811E64&quot;/&gt;&lt;wsp:rsid wsp:val=&quot;008127AE&quot;/&gt;&lt;wsp:rsid wsp:val=&quot;00812B29&quot;/&gt;&lt;wsp:rsid wsp:val=&quot;008131ED&quot;/&gt;&lt;wsp:rsid wsp:val=&quot;00813B78&quot;/&gt;&lt;wsp:rsid wsp:val=&quot;008146F8&quot;/&gt;&lt;wsp:rsid wsp:val=&quot;008151FC&quot;/&gt;&lt;wsp:rsid wsp:val=&quot;008159C9&quot;/&gt;&lt;wsp:rsid wsp:val=&quot;008161AB&quot;/&gt;&lt;wsp:rsid wsp:val=&quot;008169A1&quot;/&gt;&lt;wsp:rsid wsp:val=&quot;00817387&quot;/&gt;&lt;wsp:rsid wsp:val=&quot;00817A94&quot;/&gt;&lt;wsp:rsid wsp:val=&quot;00817F70&quot;/&gt;&lt;wsp:rsid wsp:val=&quot;00820E15&quot;/&gt;&lt;wsp:rsid wsp:val=&quot;00821D81&quot;/&gt;&lt;wsp:rsid wsp:val=&quot;008229A2&quot;/&gt;&lt;wsp:rsid wsp:val=&quot;00822B1C&quot;/&gt;&lt;wsp:rsid wsp:val=&quot;00822D69&quot;/&gt;&lt;wsp:rsid wsp:val=&quot;0082323B&quot;/&gt;&lt;wsp:rsid wsp:val=&quot;008233BF&quot;/&gt;&lt;wsp:rsid wsp:val=&quot;00823C0A&quot;/&gt;&lt;wsp:rsid wsp:val=&quot;0082401B&quot;/&gt;&lt;wsp:rsid wsp:val=&quot;00824317&quot;/&gt;&lt;wsp:rsid wsp:val=&quot;008245F6&quot;/&gt;&lt;wsp:rsid wsp:val=&quot;00824E00&quot;/&gt;&lt;wsp:rsid wsp:val=&quot;008253FA&quot;/&gt;&lt;wsp:rsid wsp:val=&quot;00825422&quot;/&gt;&lt;wsp:rsid wsp:val=&quot;008254CE&quot;/&gt;&lt;wsp:rsid wsp:val=&quot;00825C30&quot;/&gt;&lt;wsp:rsid wsp:val=&quot;008260DD&quot;/&gt;&lt;wsp:rsid wsp:val=&quot;00827311&quot;/&gt;&lt;wsp:rsid wsp:val=&quot;00827CBE&quot;/&gt;&lt;wsp:rsid wsp:val=&quot;00827EA6&quot;/&gt;&lt;wsp:rsid wsp:val=&quot;008308B1&quot;/&gt;&lt;wsp:rsid wsp:val=&quot;00830C2E&quot;/&gt;&lt;wsp:rsid wsp:val=&quot;0083147D&quot;/&gt;&lt;wsp:rsid wsp:val=&quot;008315CB&quot;/&gt;&lt;wsp:rsid wsp:val=&quot;00832408&quot;/&gt;&lt;wsp:rsid wsp:val=&quot;00832978&quot;/&gt;&lt;wsp:rsid wsp:val=&quot;00832C2F&quot;/&gt;&lt;wsp:rsid wsp:val=&quot;00832E4C&quot;/&gt;&lt;wsp:rsid wsp:val=&quot;008331AF&quot;/&gt;&lt;wsp:rsid wsp:val=&quot;008336B3&quot;/&gt;&lt;wsp:rsid wsp:val=&quot;008344EC&quot;/&gt;&lt;wsp:rsid wsp:val=&quot;00834633&quot;/&gt;&lt;wsp:rsid wsp:val=&quot;00834B6B&quot;/&gt;&lt;wsp:rsid wsp:val=&quot;00834D0D&quot;/&gt;&lt;wsp:rsid wsp:val=&quot;008355EE&quot;/&gt;&lt;wsp:rsid wsp:val=&quot;00835632&quot;/&gt;&lt;wsp:rsid wsp:val=&quot;00835875&quot;/&gt;&lt;wsp:rsid wsp:val=&quot;00835AEA&quot;/&gt;&lt;wsp:rsid wsp:val=&quot;00835D30&quot;/&gt;&lt;wsp:rsid wsp:val=&quot;00835DA3&quot;/&gt;&lt;wsp:rsid wsp:val=&quot;008360D5&quot;/&gt;&lt;wsp:rsid wsp:val=&quot;00836B55&quot;/&gt;&lt;wsp:rsid wsp:val=&quot;00836EFF&quot;/&gt;&lt;wsp:rsid wsp:val=&quot;00836FDE&quot;/&gt;&lt;wsp:rsid wsp:val=&quot;00837A21&quot;/&gt;&lt;wsp:rsid wsp:val=&quot;00837E78&quot;/&gt;&lt;wsp:rsid wsp:val=&quot;0084067C&quot;/&gt;&lt;wsp:rsid wsp:val=&quot;00840BDF&quot;/&gt;&lt;wsp:rsid wsp:val=&quot;00841291&quot;/&gt;&lt;wsp:rsid wsp:val=&quot;008414C6&quot;/&gt;&lt;wsp:rsid wsp:val=&quot;0084298F&quot;/&gt;&lt;wsp:rsid wsp:val=&quot;00843117&quot;/&gt;&lt;wsp:rsid wsp:val=&quot;00843682&quot;/&gt;&lt;wsp:rsid wsp:val=&quot;00843945&quot;/&gt;&lt;wsp:rsid wsp:val=&quot;0084404E&quot;/&gt;&lt;wsp:rsid wsp:val=&quot;008440F5&quot;/&gt;&lt;wsp:rsid wsp:val=&quot;00845115&quot;/&gt;&lt;wsp:rsid wsp:val=&quot;00845A91&quot;/&gt;&lt;wsp:rsid wsp:val=&quot;008464E5&quot;/&gt;&lt;wsp:rsid wsp:val=&quot;00846B21&quot;/&gt;&lt;wsp:rsid wsp:val=&quot;00846DD1&quot;/&gt;&lt;wsp:rsid wsp:val=&quot;00847488&quot;/&gt;&lt;wsp:rsid wsp:val=&quot;00847DF6&quot;/&gt;&lt;wsp:rsid wsp:val=&quot;008500B9&quot;/&gt;&lt;wsp:rsid wsp:val=&quot;00850213&quot;/&gt;&lt;wsp:rsid wsp:val=&quot;0085036D&quot;/&gt;&lt;wsp:rsid wsp:val=&quot;00850D5F&quot;/&gt;&lt;wsp:rsid wsp:val=&quot;008511D4&quot;/&gt;&lt;wsp:rsid wsp:val=&quot;00851512&quot;/&gt;&lt;wsp:rsid wsp:val=&quot;00852423&quot;/&gt;&lt;wsp:rsid wsp:val=&quot;00852493&quot;/&gt;&lt;wsp:rsid wsp:val=&quot;008527BE&quot;/&gt;&lt;wsp:rsid wsp:val=&quot;00853C16&quot;/&gt;&lt;wsp:rsid wsp:val=&quot;00853E34&quot;/&gt;&lt;wsp:rsid wsp:val=&quot;00854C67&quot;/&gt;&lt;wsp:rsid wsp:val=&quot;00854CDE&quot;/&gt;&lt;wsp:rsid wsp:val=&quot;00855265&quot;/&gt;&lt;wsp:rsid wsp:val=&quot;008561B0&quot;/&gt;&lt;wsp:rsid wsp:val=&quot;00856DED&quot;/&gt;&lt;wsp:rsid wsp:val=&quot;00856F40&quot;/&gt;&lt;wsp:rsid wsp:val=&quot;0085734E&quot;/&gt;&lt;wsp:rsid wsp:val=&quot;00857B33&quot;/&gt;&lt;wsp:rsid wsp:val=&quot;00857FB7&quot;/&gt;&lt;wsp:rsid wsp:val=&quot;00860B4A&quot;/&gt;&lt;wsp:rsid wsp:val=&quot;00860C60&quot;/&gt;&lt;wsp:rsid wsp:val=&quot;00862D21&quot;/&gt;&lt;wsp:rsid wsp:val=&quot;00863233&quot;/&gt;&lt;wsp:rsid wsp:val=&quot;00863963&quot;/&gt;&lt;wsp:rsid wsp:val=&quot;00863BE0&quot;/&gt;&lt;wsp:rsid wsp:val=&quot;00864AAF&quot;/&gt;&lt;wsp:rsid wsp:val=&quot;00864B3C&quot;/&gt;&lt;wsp:rsid wsp:val=&quot;008651FD&quot;/&gt;&lt;wsp:rsid wsp:val=&quot;00865C6D&quot;/&gt;&lt;wsp:rsid wsp:val=&quot;008669FE&quot;/&gt;&lt;wsp:rsid wsp:val=&quot;00870988&quot;/&gt;&lt;wsp:rsid wsp:val=&quot;008717B2&quot;/&gt;&lt;wsp:rsid wsp:val=&quot;0087244E&quot;/&gt;&lt;wsp:rsid wsp:val=&quot;008726B6&quot;/&gt;&lt;wsp:rsid wsp:val=&quot;00872D60&quot;/&gt;&lt;wsp:rsid wsp:val=&quot;00873461&quot;/&gt;&lt;wsp:rsid wsp:val=&quot;008736FA&quot;/&gt;&lt;wsp:rsid wsp:val=&quot;008738BF&quot;/&gt;&lt;wsp:rsid wsp:val=&quot;00874C7F&quot;/&gt;&lt;wsp:rsid wsp:val=&quot;00874D61&quot;/&gt;&lt;wsp:rsid wsp:val=&quot;008752DA&quot;/&gt;&lt;wsp:rsid wsp:val=&quot;00876C63&quot;/&gt;&lt;wsp:rsid wsp:val=&quot;0087733B&quot;/&gt;&lt;wsp:rsid wsp:val=&quot;008777A5&quot;/&gt;&lt;wsp:rsid wsp:val=&quot;00877834&quot;/&gt;&lt;wsp:rsid wsp:val=&quot;00877D72&quot;/&gt;&lt;wsp:rsid wsp:val=&quot;00877F04&quot;/&gt;&lt;wsp:rsid wsp:val=&quot;008807AB&quot;/&gt;&lt;wsp:rsid wsp:val=&quot;00880E76&quot;/&gt;&lt;wsp:rsid wsp:val=&quot;0088129D&quot;/&gt;&lt;wsp:rsid wsp:val=&quot;008817CA&quot;/&gt;&lt;wsp:rsid wsp:val=&quot;00881ABF&quot;/&gt;&lt;wsp:rsid wsp:val=&quot;00881B6A&quot;/&gt;&lt;wsp:rsid wsp:val=&quot;008831E6&quot;/&gt;&lt;wsp:rsid wsp:val=&quot;00883B11&quot;/&gt;&lt;wsp:rsid wsp:val=&quot;00883CA6&quot;/&gt;&lt;wsp:rsid wsp:val=&quot;00884869&quot;/&gt;&lt;wsp:rsid wsp:val=&quot;008852A2&quot;/&gt;&lt;wsp:rsid wsp:val=&quot;008855A4&quot;/&gt;&lt;wsp:rsid wsp:val=&quot;00885784&quot;/&gt;&lt;wsp:rsid wsp:val=&quot;008859C7&quot;/&gt;&lt;wsp:rsid wsp:val=&quot;00885A35&quot;/&gt;&lt;wsp:rsid wsp:val=&quot;00885A93&quot;/&gt;&lt;wsp:rsid wsp:val=&quot;00885E3A&quot;/&gt;&lt;wsp:rsid wsp:val=&quot;00886673&quot;/&gt;&lt;wsp:rsid wsp:val=&quot;00886693&quot;/&gt;&lt;wsp:rsid wsp:val=&quot;00886969&quot;/&gt;&lt;wsp:rsid wsp:val=&quot;00886BC4&quot;/&gt;&lt;wsp:rsid wsp:val=&quot;00886CD9&quot;/&gt;&lt;wsp:rsid wsp:val=&quot;00887602&quot;/&gt;&lt;wsp:rsid wsp:val=&quot;00887920&quot;/&gt;&lt;wsp:rsid wsp:val=&quot;00890232&quot;/&gt;&lt;wsp:rsid wsp:val=&quot;00890A02&quot;/&gt;&lt;wsp:rsid wsp:val=&quot;00890B41&quot;/&gt;&lt;wsp:rsid wsp:val=&quot;00890F77&quot;/&gt;&lt;wsp:rsid wsp:val=&quot;00891C30&quot;/&gt;&lt;wsp:rsid wsp:val=&quot;00892317&quot;/&gt;&lt;wsp:rsid wsp:val=&quot;00892605&quot;/&gt;&lt;wsp:rsid wsp:val=&quot;008929F8&quot;/&gt;&lt;wsp:rsid wsp:val=&quot;00892B31&quot;/&gt;&lt;wsp:rsid wsp:val=&quot;00892C61&quot;/&gt;&lt;wsp:rsid wsp:val=&quot;00893B86&quot;/&gt;&lt;wsp:rsid wsp:val=&quot;00894215&quot;/&gt;&lt;wsp:rsid wsp:val=&quot;00894574&quot;/&gt;&lt;wsp:rsid wsp:val=&quot;00894FF7&quot;/&gt;&lt;wsp:rsid wsp:val=&quot;008955E8&quot;/&gt;&lt;wsp:rsid wsp:val=&quot;0089591D&quot;/&gt;&lt;wsp:rsid wsp:val=&quot;00895A92&quot;/&gt;&lt;wsp:rsid wsp:val=&quot;00895E95&quot;/&gt;&lt;wsp:rsid wsp:val=&quot;00895F95&quot;/&gt;&lt;wsp:rsid wsp:val=&quot;00896299&quot;/&gt;&lt;wsp:rsid wsp:val=&quot;0089740D&quot;/&gt;&lt;wsp:rsid wsp:val=&quot;00897EDA&quot;/&gt;&lt;wsp:rsid wsp:val=&quot;008A0655&quot;/&gt;&lt;wsp:rsid wsp:val=&quot;008A108E&quot;/&gt;&lt;wsp:rsid wsp:val=&quot;008A1484&quot;/&gt;&lt;wsp:rsid wsp:val=&quot;008A20F8&quot;/&gt;&lt;wsp:rsid wsp:val=&quot;008A443F&quot;/&gt;&lt;wsp:rsid wsp:val=&quot;008A46A0&quot;/&gt;&lt;wsp:rsid wsp:val=&quot;008A4C1E&quot;/&gt;&lt;wsp:rsid wsp:val=&quot;008A52DF&quot;/&gt;&lt;wsp:rsid wsp:val=&quot;008A5AF3&quot;/&gt;&lt;wsp:rsid wsp:val=&quot;008A5B17&quot;/&gt;&lt;wsp:rsid wsp:val=&quot;008A60F3&quot;/&gt;&lt;wsp:rsid wsp:val=&quot;008A659A&quot;/&gt;&lt;wsp:rsid wsp:val=&quot;008A73E8&quot;/&gt;&lt;wsp:rsid wsp:val=&quot;008A74C9&quot;/&gt;&lt;wsp:rsid wsp:val=&quot;008A75AC&quot;/&gt;&lt;wsp:rsid wsp:val=&quot;008B0010&quot;/&gt;&lt;wsp:rsid wsp:val=&quot;008B0825&quot;/&gt;&lt;wsp:rsid wsp:val=&quot;008B0CA4&quot;/&gt;&lt;wsp:rsid wsp:val=&quot;008B0DBC&quot;/&gt;&lt;wsp:rsid wsp:val=&quot;008B0F04&quot;/&gt;&lt;wsp:rsid wsp:val=&quot;008B0FCF&quot;/&gt;&lt;wsp:rsid wsp:val=&quot;008B1E0A&quot;/&gt;&lt;wsp:rsid wsp:val=&quot;008B1E2B&quot;/&gt;&lt;wsp:rsid wsp:val=&quot;008B215B&quot;/&gt;&lt;wsp:rsid wsp:val=&quot;008B22A0&quot;/&gt;&lt;wsp:rsid wsp:val=&quot;008B2462&quot;/&gt;&lt;wsp:rsid wsp:val=&quot;008B2CC0&quot;/&gt;&lt;wsp:rsid wsp:val=&quot;008B339E&quot;/&gt;&lt;wsp:rsid wsp:val=&quot;008B45B5&quot;/&gt;&lt;wsp:rsid wsp:val=&quot;008B45FD&quot;/&gt;&lt;wsp:rsid wsp:val=&quot;008B53CD&quot;/&gt;&lt;wsp:rsid wsp:val=&quot;008B5536&quot;/&gt;&lt;wsp:rsid wsp:val=&quot;008B5547&quot;/&gt;&lt;wsp:rsid wsp:val=&quot;008B5883&quot;/&gt;&lt;wsp:rsid wsp:val=&quot;008B5B7D&quot;/&gt;&lt;wsp:rsid wsp:val=&quot;008B5C39&quot;/&gt;&lt;wsp:rsid wsp:val=&quot;008B6E8E&quot;/&gt;&lt;wsp:rsid wsp:val=&quot;008B78D2&quot;/&gt;&lt;wsp:rsid wsp:val=&quot;008B7944&quot;/&gt;&lt;wsp:rsid wsp:val=&quot;008C05B7&quot;/&gt;&lt;wsp:rsid wsp:val=&quot;008C12B7&quot;/&gt;&lt;wsp:rsid wsp:val=&quot;008C1B54&quot;/&gt;&lt;wsp:rsid wsp:val=&quot;008C1F54&quot;/&gt;&lt;wsp:rsid wsp:val=&quot;008C20BF&quot;/&gt;&lt;wsp:rsid wsp:val=&quot;008C24C8&quot;/&gt;&lt;wsp:rsid wsp:val=&quot;008C2D9F&quot;/&gt;&lt;wsp:rsid wsp:val=&quot;008C31D1&quot;/&gt;&lt;wsp:rsid wsp:val=&quot;008C3A8C&quot;/&gt;&lt;wsp:rsid wsp:val=&quot;008C3BF8&quot;/&gt;&lt;wsp:rsid wsp:val=&quot;008C4124&quot;/&gt;&lt;wsp:rsid wsp:val=&quot;008C43E0&quot;/&gt;&lt;wsp:rsid wsp:val=&quot;008C43EC&quot;/&gt;&lt;wsp:rsid wsp:val=&quot;008C48DA&quot;/&gt;&lt;wsp:rsid wsp:val=&quot;008C5412&quot;/&gt;&lt;wsp:rsid wsp:val=&quot;008C57AE&quot;/&gt;&lt;wsp:rsid wsp:val=&quot;008C59B9&quot;/&gt;&lt;wsp:rsid wsp:val=&quot;008C5F55&quot;/&gt;&lt;wsp:rsid wsp:val=&quot;008C61AF&quot;/&gt;&lt;wsp:rsid wsp:val=&quot;008C62FE&quot;/&gt;&lt;wsp:rsid wsp:val=&quot;008C7198&quot;/&gt;&lt;wsp:rsid wsp:val=&quot;008C7253&quot;/&gt;&lt;wsp:rsid wsp:val=&quot;008C74EB&quot;/&gt;&lt;wsp:rsid wsp:val=&quot;008C7A9E&quot;/&gt;&lt;wsp:rsid wsp:val=&quot;008D0B39&quot;/&gt;&lt;wsp:rsid wsp:val=&quot;008D0B67&quot;/&gt;&lt;wsp:rsid wsp:val=&quot;008D1070&quot;/&gt;&lt;wsp:rsid wsp:val=&quot;008D16C8&quot;/&gt;&lt;wsp:rsid wsp:val=&quot;008D1C40&quot;/&gt;&lt;wsp:rsid wsp:val=&quot;008D262F&quot;/&gt;&lt;wsp:rsid wsp:val=&quot;008D269E&quot;/&gt;&lt;wsp:rsid wsp:val=&quot;008D2CD1&quot;/&gt;&lt;wsp:rsid wsp:val=&quot;008D2EC1&quot;/&gt;&lt;wsp:rsid wsp:val=&quot;008D305A&quot;/&gt;&lt;wsp:rsid wsp:val=&quot;008D43D4&quot;/&gt;&lt;wsp:rsid wsp:val=&quot;008D4833&quot;/&gt;&lt;wsp:rsid wsp:val=&quot;008D48EE&quot;/&gt;&lt;wsp:rsid wsp:val=&quot;008D4B74&quot;/&gt;&lt;wsp:rsid wsp:val=&quot;008D4BF9&quot;/&gt;&lt;wsp:rsid wsp:val=&quot;008D5236&quot;/&gt;&lt;wsp:rsid wsp:val=&quot;008D5410&quot;/&gt;&lt;wsp:rsid wsp:val=&quot;008D62B7&quot;/&gt;&lt;wsp:rsid wsp:val=&quot;008D65C7&quot;/&gt;&lt;wsp:rsid wsp:val=&quot;008D7375&quot;/&gt;&lt;wsp:rsid wsp:val=&quot;008D7496&quot;/&gt;&lt;wsp:rsid wsp:val=&quot;008D757F&quot;/&gt;&lt;wsp:rsid wsp:val=&quot;008D77C5&quot;/&gt;&lt;wsp:rsid wsp:val=&quot;008D7AC9&quot;/&gt;&lt;wsp:rsid wsp:val=&quot;008D7BBC&quot;/&gt;&lt;wsp:rsid wsp:val=&quot;008E0715&quot;/&gt;&lt;wsp:rsid wsp:val=&quot;008E0A6E&quot;/&gt;&lt;wsp:rsid wsp:val=&quot;008E0E00&quot;/&gt;&lt;wsp:rsid wsp:val=&quot;008E1A41&quot;/&gt;&lt;wsp:rsid wsp:val=&quot;008E1BBB&quot;/&gt;&lt;wsp:rsid wsp:val=&quot;008E2363&quot;/&gt;&lt;wsp:rsid wsp:val=&quot;008E2543&quot;/&gt;&lt;wsp:rsid wsp:val=&quot;008E28E4&quot;/&gt;&lt;wsp:rsid wsp:val=&quot;008E3129&quot;/&gt;&lt;wsp:rsid wsp:val=&quot;008E4057&quot;/&gt;&lt;wsp:rsid wsp:val=&quot;008E487D&quot;/&gt;&lt;wsp:rsid wsp:val=&quot;008E4929&quot;/&gt;&lt;wsp:rsid wsp:val=&quot;008E4CD3&quot;/&gt;&lt;wsp:rsid wsp:val=&quot;008E4E13&quot;/&gt;&lt;wsp:rsid wsp:val=&quot;008E5125&quot;/&gt;&lt;wsp:rsid wsp:val=&quot;008E5530&quot;/&gt;&lt;wsp:rsid wsp:val=&quot;008E577E&quot;/&gt;&lt;wsp:rsid wsp:val=&quot;008E6A6C&quot;/&gt;&lt;wsp:rsid wsp:val=&quot;008E6F7C&quot;/&gt;&lt;wsp:rsid wsp:val=&quot;008E725B&quot;/&gt;&lt;wsp:rsid wsp:val=&quot;008F0070&quot;/&gt;&lt;wsp:rsid wsp:val=&quot;008F0AE9&quot;/&gt;&lt;wsp:rsid wsp:val=&quot;008F107D&quot;/&gt;&lt;wsp:rsid wsp:val=&quot;008F12CD&quot;/&gt;&lt;wsp:rsid wsp:val=&quot;008F13B3&quot;/&gt;&lt;wsp:rsid wsp:val=&quot;008F1537&quot;/&gt;&lt;wsp:rsid wsp:val=&quot;008F1944&quot;/&gt;&lt;wsp:rsid wsp:val=&quot;008F2832&quot;/&gt;&lt;wsp:rsid wsp:val=&quot;008F2C03&quot;/&gt;&lt;wsp:rsid wsp:val=&quot;008F302B&quot;/&gt;&lt;wsp:rsid wsp:val=&quot;008F3089&quot;/&gt;&lt;wsp:rsid wsp:val=&quot;008F3B7E&quot;/&gt;&lt;wsp:rsid wsp:val=&quot;008F3EA8&quot;/&gt;&lt;wsp:rsid wsp:val=&quot;008F423F&quot;/&gt;&lt;wsp:rsid wsp:val=&quot;008F447C&quot;/&gt;&lt;wsp:rsid wsp:val=&quot;008F4FD7&quot;/&gt;&lt;wsp:rsid wsp:val=&quot;008F5059&quot;/&gt;&lt;wsp:rsid wsp:val=&quot;008F5328&quot;/&gt;&lt;wsp:rsid wsp:val=&quot;008F5AC0&quot;/&gt;&lt;wsp:rsid wsp:val=&quot;008F62F8&quot;/&gt;&lt;wsp:rsid wsp:val=&quot;008F63B0&quot;/&gt;&lt;wsp:rsid wsp:val=&quot;008F686A&quot;/&gt;&lt;wsp:rsid wsp:val=&quot;008F6AF7&quot;/&gt;&lt;wsp:rsid wsp:val=&quot;008F6B15&quot;/&gt;&lt;wsp:rsid wsp:val=&quot;008F7950&quot;/&gt;&lt;wsp:rsid wsp:val=&quot;008F7FC2&quot;/&gt;&lt;wsp:rsid wsp:val=&quot;009000CB&quot;/&gt;&lt;wsp:rsid wsp:val=&quot;009009CE&quot;/&gt;&lt;wsp:rsid wsp:val=&quot;009012B0&quot;/&gt;&lt;wsp:rsid wsp:val=&quot;009015DF&quot;/&gt;&lt;wsp:rsid wsp:val=&quot;0090181C&quot;/&gt;&lt;wsp:rsid wsp:val=&quot;0090240B&quot;/&gt;&lt;wsp:rsid wsp:val=&quot;009024B6&quot;/&gt;&lt;wsp:rsid wsp:val=&quot;00902AC7&quot;/&gt;&lt;wsp:rsid wsp:val=&quot;00902DAE&quot;/&gt;&lt;wsp:rsid wsp:val=&quot;009036C0&quot;/&gt;&lt;wsp:rsid wsp:val=&quot;00903886&quot;/&gt;&lt;wsp:rsid wsp:val=&quot;00903B71&quot;/&gt;&lt;wsp:rsid wsp:val=&quot;00903C2F&quot;/&gt;&lt;wsp:rsid wsp:val=&quot;00903CC6&quot;/&gt;&lt;wsp:rsid wsp:val=&quot;00903E54&quot;/&gt;&lt;wsp:rsid wsp:val=&quot;009040BD&quot;/&gt;&lt;wsp:rsid wsp:val=&quot;00904396&quot;/&gt;&lt;wsp:rsid wsp:val=&quot;00904824&quot;/&gt;&lt;wsp:rsid wsp:val=&quot;009049CE&quot;/&gt;&lt;wsp:rsid wsp:val=&quot;00904C5D&quot;/&gt;&lt;wsp:rsid wsp:val=&quot;00905245&quot;/&gt;&lt;wsp:rsid wsp:val=&quot;009059EB&quot;/&gt;&lt;wsp:rsid wsp:val=&quot;00905E18&quot;/&gt;&lt;wsp:rsid wsp:val=&quot;009061EF&quot;/&gt;&lt;wsp:rsid wsp:val=&quot;00906CD4&quot;/&gt;&lt;wsp:rsid wsp:val=&quot;00907C67&quot;/&gt;&lt;wsp:rsid wsp:val=&quot;00907CD8&quot;/&gt;&lt;wsp:rsid wsp:val=&quot;00910147&quot;/&gt;&lt;wsp:rsid wsp:val=&quot;009108B0&quot;/&gt;&lt;wsp:rsid wsp:val=&quot;00911753&quot;/&gt;&lt;wsp:rsid wsp:val=&quot;00911A82&quot;/&gt;&lt;wsp:rsid wsp:val=&quot;00911B66&quot;/&gt;&lt;wsp:rsid wsp:val=&quot;00911E97&quot;/&gt;&lt;wsp:rsid wsp:val=&quot;009122F3&quot;/&gt;&lt;wsp:rsid wsp:val=&quot;0091283C&quot;/&gt;&lt;wsp:rsid wsp:val=&quot;00912B0E&quot;/&gt;&lt;wsp:rsid wsp:val=&quot;00912C4E&quot;/&gt;&lt;wsp:rsid wsp:val=&quot;00912FBF&quot;/&gt;&lt;wsp:rsid wsp:val=&quot;00913095&quot;/&gt;&lt;wsp:rsid wsp:val=&quot;00913408&quot;/&gt;&lt;wsp:rsid wsp:val=&quot;009136C4&quot;/&gt;&lt;wsp:rsid wsp:val=&quot;00914368&quot;/&gt;&lt;wsp:rsid wsp:val=&quot;0091461C&quot;/&gt;&lt;wsp:rsid wsp:val=&quot;00915573&quot;/&gt;&lt;wsp:rsid wsp:val=&quot;0091597B&quot;/&gt;&lt;wsp:rsid wsp:val=&quot;00915ECD&quot;/&gt;&lt;wsp:rsid wsp:val=&quot;009163BB&quot;/&gt;&lt;wsp:rsid wsp:val=&quot;00916799&quot;/&gt;&lt;wsp:rsid wsp:val=&quot;00916DC5&quot;/&gt;&lt;wsp:rsid wsp:val=&quot;00916F8E&quot;/&gt;&lt;wsp:rsid wsp:val=&quot;00920D15&quot;/&gt;&lt;wsp:rsid wsp:val=&quot;00920E23&quot;/&gt;&lt;wsp:rsid wsp:val=&quot;0092162F&quot;/&gt;&lt;wsp:rsid wsp:val=&quot;00921764&quot;/&gt;&lt;wsp:rsid wsp:val=&quot;009219C9&quot;/&gt;&lt;wsp:rsid wsp:val=&quot;00921F50&quot;/&gt;&lt;wsp:rsid wsp:val=&quot;0092244C&quot;/&gt;&lt;wsp:rsid wsp:val=&quot;009226E1&quot;/&gt;&lt;wsp:rsid wsp:val=&quot;009235C1&quot;/&gt;&lt;wsp:rsid wsp:val=&quot;0092374B&quot;/&gt;&lt;wsp:rsid wsp:val=&quot;0092379C&quot;/&gt;&lt;wsp:rsid wsp:val=&quot;00923A06&quot;/&gt;&lt;wsp:rsid wsp:val=&quot;00923DF6&quot;/&gt;&lt;wsp:rsid wsp:val=&quot;00924607&quot;/&gt;&lt;wsp:rsid wsp:val=&quot;00924FF7&quot;/&gt;&lt;wsp:rsid wsp:val=&quot;0092517A&quot;/&gt;&lt;wsp:rsid wsp:val=&quot;0092542D&quot;/&gt;&lt;wsp:rsid wsp:val=&quot;0092637E&quot;/&gt;&lt;wsp:rsid wsp:val=&quot;00926A77&quot;/&gt;&lt;wsp:rsid wsp:val=&quot;00926A90&quot;/&gt;&lt;wsp:rsid wsp:val=&quot;00926DE5&quot;/&gt;&lt;wsp:rsid wsp:val=&quot;00926FE1&quot;/&gt;&lt;wsp:rsid wsp:val=&quot;00927D92&quot;/&gt;&lt;wsp:rsid wsp:val=&quot;009306AD&quot;/&gt;&lt;wsp:rsid wsp:val=&quot;00930D31&quot;/&gt;&lt;wsp:rsid wsp:val=&quot;00931497&quot;/&gt;&lt;wsp:rsid wsp:val=&quot;00931B39&quot;/&gt;&lt;wsp:rsid wsp:val=&quot;0093272E&quot;/&gt;&lt;wsp:rsid wsp:val=&quot;00932943&quot;/&gt;&lt;wsp:rsid wsp:val=&quot;00932992&quot;/&gt;&lt;wsp:rsid wsp:val=&quot;009333F6&quot;/&gt;&lt;wsp:rsid wsp:val=&quot;009334BF&quot;/&gt;&lt;wsp:rsid wsp:val=&quot;00933CA7&quot;/&gt;&lt;wsp:rsid wsp:val=&quot;00933D62&quot;/&gt;&lt;wsp:rsid wsp:val=&quot;00934028&quot;/&gt;&lt;wsp:rsid wsp:val=&quot;0093408A&quot;/&gt;&lt;wsp:rsid wsp:val=&quot;00934DE1&quot;/&gt;&lt;wsp:rsid wsp:val=&quot;00934DEE&quot;/&gt;&lt;wsp:rsid wsp:val=&quot;00935813&quot;/&gt;&lt;wsp:rsid wsp:val=&quot;009362CB&quot;/&gt;&lt;wsp:rsid wsp:val=&quot;00936B50&quot;/&gt;&lt;wsp:rsid wsp:val=&quot;00937AD1&quot;/&gt;&lt;wsp:rsid wsp:val=&quot;0094001B&quot;/&gt;&lt;wsp:rsid wsp:val=&quot;00940025&quot;/&gt;&lt;wsp:rsid wsp:val=&quot;0094003E&quot;/&gt;&lt;wsp:rsid wsp:val=&quot;00940362&quot;/&gt;&lt;wsp:rsid wsp:val=&quot;00940F01&quot;/&gt;&lt;wsp:rsid wsp:val=&quot;00941214&quot;/&gt;&lt;wsp:rsid wsp:val=&quot;0094130A&quot;/&gt;&lt;wsp:rsid wsp:val=&quot;009416E9&quot;/&gt;&lt;wsp:rsid wsp:val=&quot;00941A84&quot;/&gt;&lt;wsp:rsid wsp:val=&quot;00941DF1&quot;/&gt;&lt;wsp:rsid wsp:val=&quot;009420C8&quot;/&gt;&lt;wsp:rsid wsp:val=&quot;009421B0&quot;/&gt;&lt;wsp:rsid wsp:val=&quot;00942392&quot;/&gt;&lt;wsp:rsid wsp:val=&quot;009434A3&quot;/&gt;&lt;wsp:rsid wsp:val=&quot;00943816&quot;/&gt;&lt;wsp:rsid wsp:val=&quot;00943B23&quot;/&gt;&lt;wsp:rsid wsp:val=&quot;00943C8B&quot;/&gt;&lt;wsp:rsid wsp:val=&quot;00943CE3&quot;/&gt;&lt;wsp:rsid wsp:val=&quot;00943E5E&quot;/&gt;&lt;wsp:rsid wsp:val=&quot;00943EC5&quot;/&gt;&lt;wsp:rsid wsp:val=&quot;009440DA&quot;/&gt;&lt;wsp:rsid wsp:val=&quot;00944572&quot;/&gt;&lt;wsp:rsid wsp:val=&quot;00944E61&quot;/&gt;&lt;wsp:rsid wsp:val=&quot;00945168&quot;/&gt;&lt;wsp:rsid wsp:val=&quot;00945793&quot;/&gt;&lt;wsp:rsid wsp:val=&quot;00946259&quot;/&gt;&lt;wsp:rsid wsp:val=&quot;00946315&quot;/&gt;&lt;wsp:rsid wsp:val=&quot;009467DC&quot;/&gt;&lt;wsp:rsid wsp:val=&quot;0094761A&quot;/&gt;&lt;wsp:rsid wsp:val=&quot;00947F59&quot;/&gt;&lt;wsp:rsid wsp:val=&quot;00950272&quot;/&gt;&lt;wsp:rsid wsp:val=&quot;00950553&quot;/&gt;&lt;wsp:rsid wsp:val=&quot;009505A7&quot;/&gt;&lt;wsp:rsid wsp:val=&quot;00952F90&quot;/&gt;&lt;wsp:rsid wsp:val=&quot;009530CA&quot;/&gt;&lt;wsp:rsid wsp:val=&quot;00953929&quot;/&gt;&lt;wsp:rsid wsp:val=&quot;00954D53&quot;/&gt;&lt;wsp:rsid wsp:val=&quot;00954EBB&quot;/&gt;&lt;wsp:rsid wsp:val=&quot;009553B2&quot;/&gt;&lt;wsp:rsid wsp:val=&quot;009557A7&quot;/&gt;&lt;wsp:rsid wsp:val=&quot;00955BFB&quot;/&gt;&lt;wsp:rsid wsp:val=&quot;00956109&quot;/&gt;&lt;wsp:rsid wsp:val=&quot;009561AD&quot;/&gt;&lt;wsp:rsid wsp:val=&quot;0095793F&quot;/&gt;&lt;wsp:rsid wsp:val=&quot;009579B0&quot;/&gt;&lt;wsp:rsid wsp:val=&quot;009600C4&quot;/&gt;&lt;wsp:rsid wsp:val=&quot;009601E6&quot;/&gt;&lt;wsp:rsid wsp:val=&quot;0096030C&quot;/&gt;&lt;wsp:rsid wsp:val=&quot;0096040C&quot;/&gt;&lt;wsp:rsid wsp:val=&quot;0096054F&quot;/&gt;&lt;wsp:rsid wsp:val=&quot;009614E9&quot;/&gt;&lt;wsp:rsid wsp:val=&quot;009618E4&quot;/&gt;&lt;wsp:rsid wsp:val=&quot;00961DED&quot;/&gt;&lt;wsp:rsid wsp:val=&quot;00961FF5&quot;/&gt;&lt;wsp:rsid wsp:val=&quot;00962566&quot;/&gt;&lt;wsp:rsid wsp:val=&quot;00962E43&quot;/&gt;&lt;wsp:rsid wsp:val=&quot;00963B1C&quot;/&gt;&lt;wsp:rsid wsp:val=&quot;00964211&quot;/&gt;&lt;wsp:rsid wsp:val=&quot;00964CAA&quot;/&gt;&lt;wsp:rsid wsp:val=&quot;00965EAD&quot;/&gt;&lt;wsp:rsid wsp:val=&quot;00966853&quot;/&gt;&lt;wsp:rsid wsp:val=&quot;009673C2&quot;/&gt;&lt;wsp:rsid wsp:val=&quot;00967EF4&quot;/&gt;&lt;wsp:rsid wsp:val=&quot;00970373&quot;/&gt;&lt;wsp:rsid wsp:val=&quot;0097041E&quot;/&gt;&lt;wsp:rsid wsp:val=&quot;009705F5&quot;/&gt;&lt;wsp:rsid wsp:val=&quot;00970B4D&quot;/&gt;&lt;wsp:rsid wsp:val=&quot;009711C1&quot;/&gt;&lt;wsp:rsid wsp:val=&quot;00971502&quot;/&gt;&lt;wsp:rsid wsp:val=&quot;009718D1&quot;/&gt;&lt;wsp:rsid wsp:val=&quot;009719E3&quot;/&gt;&lt;wsp:rsid wsp:val=&quot;00971B0A&quot;/&gt;&lt;wsp:rsid wsp:val=&quot;00971CF8&quot;/&gt;&lt;wsp:rsid wsp:val=&quot;0097271E&quot;/&gt;&lt;wsp:rsid wsp:val=&quot;00972EAC&quot;/&gt;&lt;wsp:rsid wsp:val=&quot;009736A2&quot;/&gt;&lt;wsp:rsid wsp:val=&quot;00973AB1&quot;/&gt;&lt;wsp:rsid wsp:val=&quot;00973F77&quot;/&gt;&lt;wsp:rsid wsp:val=&quot;009746FB&quot;/&gt;&lt;wsp:rsid wsp:val=&quot;00974CA3&quot;/&gt;&lt;wsp:rsid wsp:val=&quot;009753C7&quot;/&gt;&lt;wsp:rsid wsp:val=&quot;0097566C&quot;/&gt;&lt;wsp:rsid wsp:val=&quot;00975C51&quot;/&gt;&lt;wsp:rsid wsp:val=&quot;00976615&quot;/&gt;&lt;wsp:rsid wsp:val=&quot;00976E39&quot;/&gt;&lt;wsp:rsid wsp:val=&quot;00976F62&quot;/&gt;&lt;wsp:rsid wsp:val=&quot;00977122&quot;/&gt;&lt;wsp:rsid wsp:val=&quot;00977586&quot;/&gt;&lt;wsp:rsid wsp:val=&quot;00977A19&quot;/&gt;&lt;wsp:rsid wsp:val=&quot;00977C89&quot;/&gt;&lt;wsp:rsid wsp:val=&quot;00980CDF&quot;/&gt;&lt;wsp:rsid wsp:val=&quot;009811D4&quot;/&gt;&lt;wsp:rsid wsp:val=&quot;00983E8F&quot;/&gt;&lt;wsp:rsid wsp:val=&quot;00984303&quot;/&gt;&lt;wsp:rsid wsp:val=&quot;0098447D&quot;/&gt;&lt;wsp:rsid wsp:val=&quot;00985367&quot;/&gt;&lt;wsp:rsid wsp:val=&quot;0098567F&quot;/&gt;&lt;wsp:rsid wsp:val=&quot;00985F6F&quot;/&gt;&lt;wsp:rsid wsp:val=&quot;00986C12&quot;/&gt;&lt;wsp:rsid wsp:val=&quot;0098720F&quot;/&gt;&lt;wsp:rsid wsp:val=&quot;009873D9&quot;/&gt;&lt;wsp:rsid wsp:val=&quot;00990389&quot;/&gt;&lt;wsp:rsid wsp:val=&quot;00991505&quot;/&gt;&lt;wsp:rsid wsp:val=&quot;00991E8E&quot;/&gt;&lt;wsp:rsid wsp:val=&quot;0099203C&quot;/&gt;&lt;wsp:rsid wsp:val=&quot;00992128&quot;/&gt;&lt;wsp:rsid wsp:val=&quot;0099259F&quot;/&gt;&lt;wsp:rsid wsp:val=&quot;009934EF&quot;/&gt;&lt;wsp:rsid wsp:val=&quot;0099377A&quot;/&gt;&lt;wsp:rsid wsp:val=&quot;00993874&quot;/&gt;&lt;wsp:rsid wsp:val=&quot;00993D19&quot;/&gt;&lt;wsp:rsid wsp:val=&quot;00993D3B&quot;/&gt;&lt;wsp:rsid wsp:val=&quot;009951BA&quot;/&gt;&lt;wsp:rsid wsp:val=&quot;00995A40&quot;/&gt;&lt;wsp:rsid wsp:val=&quot;00996661&quot;/&gt;&lt;wsp:rsid wsp:val=&quot;00996C04&quot;/&gt;&lt;wsp:rsid wsp:val=&quot;009975DA&quot;/&gt;&lt;wsp:rsid wsp:val=&quot;009977D0&quot;/&gt;&lt;wsp:rsid wsp:val=&quot;00997959&quot;/&gt;&lt;wsp:rsid wsp:val=&quot;009A0380&quot;/&gt;&lt;wsp:rsid wsp:val=&quot;009A0B42&quot;/&gt;&lt;wsp:rsid wsp:val=&quot;009A110B&quot;/&gt;&lt;wsp:rsid wsp:val=&quot;009A1504&quot;/&gt;&lt;wsp:rsid wsp:val=&quot;009A22C3&quot;/&gt;&lt;wsp:rsid wsp:val=&quot;009A2557&quot;/&gt;&lt;wsp:rsid wsp:val=&quot;009A25B1&quot;/&gt;&lt;wsp:rsid wsp:val=&quot;009A2B39&quot;/&gt;&lt;wsp:rsid wsp:val=&quot;009A2D00&quot;/&gt;&lt;wsp:rsid wsp:val=&quot;009A3DE1&quot;/&gt;&lt;wsp:rsid wsp:val=&quot;009A41C7&quot;/&gt;&lt;wsp:rsid wsp:val=&quot;009A43B7&quot;/&gt;&lt;wsp:rsid wsp:val=&quot;009A4753&quot;/&gt;&lt;wsp:rsid wsp:val=&quot;009A5699&quot;/&gt;&lt;wsp:rsid wsp:val=&quot;009A58BC&quot;/&gt;&lt;wsp:rsid wsp:val=&quot;009A5961&quot;/&gt;&lt;wsp:rsid wsp:val=&quot;009A5E26&quot;/&gt;&lt;wsp:rsid wsp:val=&quot;009A5E87&quot;/&gt;&lt;wsp:rsid wsp:val=&quot;009A634A&quot;/&gt;&lt;wsp:rsid wsp:val=&quot;009A64D7&quot;/&gt;&lt;wsp:rsid wsp:val=&quot;009A6C71&quot;/&gt;&lt;wsp:rsid wsp:val=&quot;009A723A&quot;/&gt;&lt;wsp:rsid wsp:val=&quot;009A73B7&quot;/&gt;&lt;wsp:rsid wsp:val=&quot;009A75A2&quot;/&gt;&lt;wsp:rsid wsp:val=&quot;009A7763&quot;/&gt;&lt;wsp:rsid wsp:val=&quot;009A79FA&quot;/&gt;&lt;wsp:rsid wsp:val=&quot;009B0424&quot;/&gt;&lt;wsp:rsid wsp:val=&quot;009B0572&quot;/&gt;&lt;wsp:rsid wsp:val=&quot;009B0A1F&quot;/&gt;&lt;wsp:rsid wsp:val=&quot;009B100E&quot;/&gt;&lt;wsp:rsid wsp:val=&quot;009B15F9&quot;/&gt;&lt;wsp:rsid wsp:val=&quot;009B1E79&quot;/&gt;&lt;wsp:rsid wsp:val=&quot;009B1ED9&quot;/&gt;&lt;wsp:rsid wsp:val=&quot;009B218E&quot;/&gt;&lt;wsp:rsid wsp:val=&quot;009B2A45&quot;/&gt;&lt;wsp:rsid wsp:val=&quot;009B2CCD&quot;/&gt;&lt;wsp:rsid wsp:val=&quot;009B2D93&quot;/&gt;&lt;wsp:rsid wsp:val=&quot;009B32FE&quot;/&gt;&lt;wsp:rsid wsp:val=&quot;009B3B7F&quot;/&gt;&lt;wsp:rsid wsp:val=&quot;009B3F4A&quot;/&gt;&lt;wsp:rsid wsp:val=&quot;009B435D&quot;/&gt;&lt;wsp:rsid wsp:val=&quot;009B4544&quot;/&gt;&lt;wsp:rsid wsp:val=&quot;009B47FD&quot;/&gt;&lt;wsp:rsid wsp:val=&quot;009B4C00&quot;/&gt;&lt;wsp:rsid wsp:val=&quot;009B5470&quot;/&gt;&lt;wsp:rsid wsp:val=&quot;009B6123&quot;/&gt;&lt;wsp:rsid wsp:val=&quot;009B6229&quot;/&gt;&lt;wsp:rsid wsp:val=&quot;009B6667&quot;/&gt;&lt;wsp:rsid wsp:val=&quot;009B6737&quot;/&gt;&lt;wsp:rsid wsp:val=&quot;009B6D00&quot;/&gt;&lt;wsp:rsid wsp:val=&quot;009B6EEC&quot;/&gt;&lt;wsp:rsid wsp:val=&quot;009B75FB&quot;/&gt;&lt;wsp:rsid wsp:val=&quot;009B773A&quot;/&gt;&lt;wsp:rsid wsp:val=&quot;009C027C&quot;/&gt;&lt;wsp:rsid wsp:val=&quot;009C0469&quot;/&gt;&lt;wsp:rsid wsp:val=&quot;009C054C&quot;/&gt;&lt;wsp:rsid wsp:val=&quot;009C0609&quot;/&gt;&lt;wsp:rsid wsp:val=&quot;009C07D8&quot;/&gt;&lt;wsp:rsid wsp:val=&quot;009C0E41&quot;/&gt;&lt;wsp:rsid wsp:val=&quot;009C1870&quot;/&gt;&lt;wsp:rsid wsp:val=&quot;009C1C67&quot;/&gt;&lt;wsp:rsid wsp:val=&quot;009C288B&quot;/&gt;&lt;wsp:rsid wsp:val=&quot;009C2DDD&quot;/&gt;&lt;wsp:rsid wsp:val=&quot;009C2E62&quot;/&gt;&lt;wsp:rsid wsp:val=&quot;009C34C9&quot;/&gt;&lt;wsp:rsid wsp:val=&quot;009C3985&quot;/&gt;&lt;wsp:rsid wsp:val=&quot;009C39D8&quot;/&gt;&lt;wsp:rsid wsp:val=&quot;009C3A67&quot;/&gt;&lt;wsp:rsid wsp:val=&quot;009C40F5&quot;/&gt;&lt;wsp:rsid wsp:val=&quot;009C4322&quot;/&gt;&lt;wsp:rsid wsp:val=&quot;009C4692&quot;/&gt;&lt;wsp:rsid wsp:val=&quot;009C480E&quot;/&gt;&lt;wsp:rsid wsp:val=&quot;009C6462&quot;/&gt;&lt;wsp:rsid wsp:val=&quot;009C6EAA&quot;/&gt;&lt;wsp:rsid wsp:val=&quot;009C713C&quot;/&gt;&lt;wsp:rsid wsp:val=&quot;009C7B48&quot;/&gt;&lt;wsp:rsid wsp:val=&quot;009D06AA&quot;/&gt;&lt;wsp:rsid wsp:val=&quot;009D0EDA&quot;/&gt;&lt;wsp:rsid wsp:val=&quot;009D1BC1&quot;/&gt;&lt;wsp:rsid wsp:val=&quot;009D20FB&quot;/&gt;&lt;wsp:rsid wsp:val=&quot;009D21B1&quot;/&gt;&lt;wsp:rsid wsp:val=&quot;009D286F&quot;/&gt;&lt;wsp:rsid wsp:val=&quot;009D2A51&quot;/&gt;&lt;wsp:rsid wsp:val=&quot;009D31CE&quot;/&gt;&lt;wsp:rsid wsp:val=&quot;009D32ED&quot;/&gt;&lt;wsp:rsid wsp:val=&quot;009D3642&quot;/&gt;&lt;wsp:rsid wsp:val=&quot;009D483F&quot;/&gt;&lt;wsp:rsid wsp:val=&quot;009D4FA1&quot;/&gt;&lt;wsp:rsid wsp:val=&quot;009D51F8&quot;/&gt;&lt;wsp:rsid wsp:val=&quot;009D5520&quot;/&gt;&lt;wsp:rsid wsp:val=&quot;009D5A55&quot;/&gt;&lt;wsp:rsid wsp:val=&quot;009D6888&quot;/&gt;&lt;wsp:rsid wsp:val=&quot;009D6A2B&quot;/&gt;&lt;wsp:rsid wsp:val=&quot;009D6AA8&quot;/&gt;&lt;wsp:rsid wsp:val=&quot;009D6BE6&quot;/&gt;&lt;wsp:rsid wsp:val=&quot;009D6F57&quot;/&gt;&lt;wsp:rsid wsp:val=&quot;009D7516&quot;/&gt;&lt;wsp:rsid wsp:val=&quot;009D7ACD&quot;/&gt;&lt;wsp:rsid wsp:val=&quot;009E04AA&quot;/&gt;&lt;wsp:rsid wsp:val=&quot;009E06B5&quot;/&gt;&lt;wsp:rsid wsp:val=&quot;009E08C2&quot;/&gt;&lt;wsp:rsid wsp:val=&quot;009E0CDD&quot;/&gt;&lt;wsp:rsid wsp:val=&quot;009E0D6A&quot;/&gt;&lt;wsp:rsid wsp:val=&quot;009E1081&quot;/&gt;&lt;wsp:rsid wsp:val=&quot;009E261E&quot;/&gt;&lt;wsp:rsid wsp:val=&quot;009E31E7&quot;/&gt;&lt;wsp:rsid wsp:val=&quot;009E385C&quot;/&gt;&lt;wsp:rsid wsp:val=&quot;009E3CD0&quot;/&gt;&lt;wsp:rsid wsp:val=&quot;009E430E&quot;/&gt;&lt;wsp:rsid wsp:val=&quot;009E43AD&quot;/&gt;&lt;wsp:rsid wsp:val=&quot;009E460C&quot;/&gt;&lt;wsp:rsid wsp:val=&quot;009E5042&quot;/&gt;&lt;wsp:rsid wsp:val=&quot;009E5093&quot;/&gt;&lt;wsp:rsid wsp:val=&quot;009E54DA&quot;/&gt;&lt;wsp:rsid wsp:val=&quot;009E55F4&quot;/&gt;&lt;wsp:rsid wsp:val=&quot;009E5A8E&quot;/&gt;&lt;wsp:rsid wsp:val=&quot;009E5AE0&quot;/&gt;&lt;wsp:rsid wsp:val=&quot;009E5BAA&quot;/&gt;&lt;wsp:rsid wsp:val=&quot;009E5C47&quot;/&gt;&lt;wsp:rsid wsp:val=&quot;009E60F6&quot;/&gt;&lt;wsp:rsid wsp:val=&quot;009E617E&quot;/&gt;&lt;wsp:rsid wsp:val=&quot;009E6DAC&quot;/&gt;&lt;wsp:rsid wsp:val=&quot;009E6E1C&quot;/&gt;&lt;wsp:rsid wsp:val=&quot;009E7E7F&quot;/&gt;&lt;wsp:rsid wsp:val=&quot;009F0EBC&quot;/&gt;&lt;wsp:rsid wsp:val=&quot;009F1C1B&quot;/&gt;&lt;wsp:rsid wsp:val=&quot;009F1C32&quot;/&gt;&lt;wsp:rsid wsp:val=&quot;009F1D92&quot;/&gt;&lt;wsp:rsid wsp:val=&quot;009F23A4&quot;/&gt;&lt;wsp:rsid wsp:val=&quot;009F25EF&quot;/&gt;&lt;wsp:rsid wsp:val=&quot;009F2840&quot;/&gt;&lt;wsp:rsid wsp:val=&quot;009F28B2&quot;/&gt;&lt;wsp:rsid wsp:val=&quot;009F2CF9&quot;/&gt;&lt;wsp:rsid wsp:val=&quot;009F3103&quot;/&gt;&lt;wsp:rsid wsp:val=&quot;009F3268&quot;/&gt;&lt;wsp:rsid wsp:val=&quot;009F3B3D&quot;/&gt;&lt;wsp:rsid wsp:val=&quot;009F4558&quot;/&gt;&lt;wsp:rsid wsp:val=&quot;009F4654&quot;/&gt;&lt;wsp:rsid wsp:val=&quot;009F4D0F&quot;/&gt;&lt;wsp:rsid wsp:val=&quot;009F56DE&quot;/&gt;&lt;wsp:rsid wsp:val=&quot;009F5B74&quot;/&gt;&lt;wsp:rsid wsp:val=&quot;009F5FB4&quot;/&gt;&lt;wsp:rsid wsp:val=&quot;009F676D&quot;/&gt;&lt;wsp:rsid wsp:val=&quot;009F7607&quot;/&gt;&lt;wsp:rsid wsp:val=&quot;009F7D9D&quot;/&gt;&lt;wsp:rsid wsp:val=&quot;00A0121A&quot;/&gt;&lt;wsp:rsid wsp:val=&quot;00A01C25&quot;/&gt;&lt;wsp:rsid wsp:val=&quot;00A02127&quot;/&gt;&lt;wsp:rsid wsp:val=&quot;00A0264E&quot;/&gt;&lt;wsp:rsid wsp:val=&quot;00A02E8B&quot;/&gt;&lt;wsp:rsid wsp:val=&quot;00A02ED6&quot;/&gt;&lt;wsp:rsid wsp:val=&quot;00A03145&quot;/&gt;&lt;wsp:rsid wsp:val=&quot;00A03581&quot;/&gt;&lt;wsp:rsid wsp:val=&quot;00A044C3&quot;/&gt;&lt;wsp:rsid wsp:val=&quot;00A04642&quot;/&gt;&lt;wsp:rsid wsp:val=&quot;00A04F2A&quot;/&gt;&lt;wsp:rsid wsp:val=&quot;00A05653&quot;/&gt;&lt;wsp:rsid wsp:val=&quot;00A05F5A&quot;/&gt;&lt;wsp:rsid wsp:val=&quot;00A06136&quot;/&gt;&lt;wsp:rsid wsp:val=&quot;00A06682&quot;/&gt;&lt;wsp:rsid wsp:val=&quot;00A06BD1&quot;/&gt;&lt;wsp:rsid wsp:val=&quot;00A07262&quot;/&gt;&lt;wsp:rsid wsp:val=&quot;00A073B3&quot;/&gt;&lt;wsp:rsid wsp:val=&quot;00A07476&quot;/&gt;&lt;wsp:rsid wsp:val=&quot;00A07E2E&quot;/&gt;&lt;wsp:rsid wsp:val=&quot;00A10AA2&quot;/&gt;&lt;wsp:rsid wsp:val=&quot;00A10D42&quot;/&gt;&lt;wsp:rsid wsp:val=&quot;00A11038&quot;/&gt;&lt;wsp:rsid wsp:val=&quot;00A11459&quot;/&gt;&lt;wsp:rsid wsp:val=&quot;00A11539&quot;/&gt;&lt;wsp:rsid wsp:val=&quot;00A116A0&quot;/&gt;&lt;wsp:rsid wsp:val=&quot;00A1194F&quot;/&gt;&lt;wsp:rsid wsp:val=&quot;00A11A45&quot;/&gt;&lt;wsp:rsid wsp:val=&quot;00A1256B&quot;/&gt;&lt;wsp:rsid wsp:val=&quot;00A12705&quot;/&gt;&lt;wsp:rsid wsp:val=&quot;00A12755&quot;/&gt;&lt;wsp:rsid wsp:val=&quot;00A12945&quot;/&gt;&lt;wsp:rsid wsp:val=&quot;00A12A30&quot;/&gt;&lt;wsp:rsid wsp:val=&quot;00A12C58&quot;/&gt;&lt;wsp:rsid wsp:val=&quot;00A13601&quot;/&gt;&lt;wsp:rsid wsp:val=&quot;00A136A1&quot;/&gt;&lt;wsp:rsid wsp:val=&quot;00A13959&quot;/&gt;&lt;wsp:rsid wsp:val=&quot;00A142A4&quot;/&gt;&lt;wsp:rsid wsp:val=&quot;00A146FA&quot;/&gt;&lt;wsp:rsid wsp:val=&quot;00A148CB&quot;/&gt;&lt;wsp:rsid wsp:val=&quot;00A14BA5&quot;/&gt;&lt;wsp:rsid wsp:val=&quot;00A15355&quot;/&gt;&lt;wsp:rsid wsp:val=&quot;00A1574F&quot;/&gt;&lt;wsp:rsid wsp:val=&quot;00A15C70&quot;/&gt;&lt;wsp:rsid wsp:val=&quot;00A1603D&quot;/&gt;&lt;wsp:rsid wsp:val=&quot;00A167BE&quot;/&gt;&lt;wsp:rsid wsp:val=&quot;00A16CB8&quot;/&gt;&lt;wsp:rsid wsp:val=&quot;00A17836&quot;/&gt;&lt;wsp:rsid wsp:val=&quot;00A17D67&quot;/&gt;&lt;wsp:rsid wsp:val=&quot;00A21596&quot;/&gt;&lt;wsp:rsid wsp:val=&quot;00A227C6&quot;/&gt;&lt;wsp:rsid wsp:val=&quot;00A22826&quot;/&gt;&lt;wsp:rsid wsp:val=&quot;00A22D40&quot;/&gt;&lt;wsp:rsid wsp:val=&quot;00A236DB&quot;/&gt;&lt;wsp:rsid wsp:val=&quot;00A23B0F&quot;/&gt;&lt;wsp:rsid wsp:val=&quot;00A23BEE&quot;/&gt;&lt;wsp:rsid wsp:val=&quot;00A25128&quot;/&gt;&lt;wsp:rsid wsp:val=&quot;00A26DF1&quot;/&gt;&lt;wsp:rsid wsp:val=&quot;00A26E1D&quot;/&gt;&lt;wsp:rsid wsp:val=&quot;00A27370&quot;/&gt;&lt;wsp:rsid wsp:val=&quot;00A3000C&quot;/&gt;&lt;wsp:rsid wsp:val=&quot;00A307F8&quot;/&gt;&lt;wsp:rsid wsp:val=&quot;00A30923&quot;/&gt;&lt;wsp:rsid wsp:val=&quot;00A30C07&quot;/&gt;&lt;wsp:rsid wsp:val=&quot;00A315E3&quot;/&gt;&lt;wsp:rsid wsp:val=&quot;00A3161F&quot;/&gt;&lt;wsp:rsid wsp:val=&quot;00A328A2&quot;/&gt;&lt;wsp:rsid wsp:val=&quot;00A32CC4&quot;/&gt;&lt;wsp:rsid wsp:val=&quot;00A33A22&quot;/&gt;&lt;wsp:rsid wsp:val=&quot;00A33AA6&quot;/&gt;&lt;wsp:rsid wsp:val=&quot;00A34239&quot;/&gt;&lt;wsp:rsid wsp:val=&quot;00A34927&quot;/&gt;&lt;wsp:rsid wsp:val=&quot;00A34971&quot;/&gt;&lt;wsp:rsid wsp:val=&quot;00A34BB5&quot;/&gt;&lt;wsp:rsid wsp:val=&quot;00A353DD&quot;/&gt;&lt;wsp:rsid wsp:val=&quot;00A35A6C&quot;/&gt;&lt;wsp:rsid wsp:val=&quot;00A35D34&quot;/&gt;&lt;wsp:rsid wsp:val=&quot;00A36168&quot;/&gt;&lt;wsp:rsid wsp:val=&quot;00A361D2&quot;/&gt;&lt;wsp:rsid wsp:val=&quot;00A3630B&quot;/&gt;&lt;wsp:rsid wsp:val=&quot;00A372B3&quot;/&gt;&lt;wsp:rsid wsp:val=&quot;00A37501&quot;/&gt;&lt;wsp:rsid wsp:val=&quot;00A3771A&quot;/&gt;&lt;wsp:rsid wsp:val=&quot;00A379D3&quot;/&gt;&lt;wsp:rsid wsp:val=&quot;00A37CFB&quot;/&gt;&lt;wsp:rsid wsp:val=&quot;00A37E63&quot;/&gt;&lt;wsp:rsid wsp:val=&quot;00A37EAB&quot;/&gt;&lt;wsp:rsid wsp:val=&quot;00A4063D&quot;/&gt;&lt;wsp:rsid wsp:val=&quot;00A40C03&quot;/&gt;&lt;wsp:rsid wsp:val=&quot;00A41CC2&quot;/&gt;&lt;wsp:rsid wsp:val=&quot;00A421D0&quot;/&gt;&lt;wsp:rsid wsp:val=&quot;00A422F3&quot;/&gt;&lt;wsp:rsid wsp:val=&quot;00A42C4E&quot;/&gt;&lt;wsp:rsid wsp:val=&quot;00A42E83&quot;/&gt;&lt;wsp:rsid wsp:val=&quot;00A449A4&quot;/&gt;&lt;wsp:rsid wsp:val=&quot;00A4577A&quot;/&gt;&lt;wsp:rsid wsp:val=&quot;00A45BC5&quot;/&gt;&lt;wsp:rsid wsp:val=&quot;00A45C69&quot;/&gt;&lt;wsp:rsid wsp:val=&quot;00A45D22&quot;/&gt;&lt;wsp:rsid wsp:val=&quot;00A460BA&quot;/&gt;&lt;wsp:rsid wsp:val=&quot;00A46198&quot;/&gt;&lt;wsp:rsid wsp:val=&quot;00A47107&quot;/&gt;&lt;wsp:rsid wsp:val=&quot;00A47908&quot;/&gt;&lt;wsp:rsid wsp:val=&quot;00A47DB1&quot;/&gt;&lt;wsp:rsid wsp:val=&quot;00A47F0A&quot;/&gt;&lt;wsp:rsid wsp:val=&quot;00A517EF&quot;/&gt;&lt;wsp:rsid wsp:val=&quot;00A51DCB&quot;/&gt;&lt;wsp:rsid wsp:val=&quot;00A5268C&quot;/&gt;&lt;wsp:rsid wsp:val=&quot;00A52B8B&quot;/&gt;&lt;wsp:rsid wsp:val=&quot;00A52CAD&quot;/&gt;&lt;wsp:rsid wsp:val=&quot;00A52DDE&quot;/&gt;&lt;wsp:rsid wsp:val=&quot;00A53D14&quot;/&gt;&lt;wsp:rsid wsp:val=&quot;00A53F81&quot;/&gt;&lt;wsp:rsid wsp:val=&quot;00A54101&quot;/&gt;&lt;wsp:rsid wsp:val=&quot;00A541D5&quot;/&gt;&lt;wsp:rsid wsp:val=&quot;00A541D6&quot;/&gt;&lt;wsp:rsid wsp:val=&quot;00A547DE&quot;/&gt;&lt;wsp:rsid wsp:val=&quot;00A549C2&quot;/&gt;&lt;wsp:rsid wsp:val=&quot;00A557E1&quot;/&gt;&lt;wsp:rsid wsp:val=&quot;00A5584F&quot;/&gt;&lt;wsp:rsid wsp:val=&quot;00A55D21&quot;/&gt;&lt;wsp:rsid wsp:val=&quot;00A560EE&quot;/&gt;&lt;wsp:rsid wsp:val=&quot;00A56496&quot;/&gt;&lt;wsp:rsid wsp:val=&quot;00A564DD&quot;/&gt;&lt;wsp:rsid wsp:val=&quot;00A56D21&quot;/&gt;&lt;wsp:rsid wsp:val=&quot;00A579EA&quot;/&gt;&lt;wsp:rsid wsp:val=&quot;00A57AD8&quot;/&gt;&lt;wsp:rsid wsp:val=&quot;00A57D4D&quot;/&gt;&lt;wsp:rsid wsp:val=&quot;00A57F4F&quot;/&gt;&lt;wsp:rsid wsp:val=&quot;00A60DF0&quot;/&gt;&lt;wsp:rsid wsp:val=&quot;00A6123E&quot;/&gt;&lt;wsp:rsid wsp:val=&quot;00A6138F&quot;/&gt;&lt;wsp:rsid wsp:val=&quot;00A6167C&quot;/&gt;&lt;wsp:rsid wsp:val=&quot;00A61AB1&quot;/&gt;&lt;wsp:rsid wsp:val=&quot;00A62050&quot;/&gt;&lt;wsp:rsid wsp:val=&quot;00A624C0&quot;/&gt;&lt;wsp:rsid wsp:val=&quot;00A62AA3&quot;/&gt;&lt;wsp:rsid wsp:val=&quot;00A62EE7&quot;/&gt;&lt;wsp:rsid wsp:val=&quot;00A630DD&quot;/&gt;&lt;wsp:rsid wsp:val=&quot;00A6324D&quot;/&gt;&lt;wsp:rsid wsp:val=&quot;00A632C3&quot;/&gt;&lt;wsp:rsid wsp:val=&quot;00A63D4C&quot;/&gt;&lt;wsp:rsid wsp:val=&quot;00A64303&quot;/&gt;&lt;wsp:rsid wsp:val=&quot;00A6481F&quot;/&gt;&lt;wsp:rsid wsp:val=&quot;00A6519B&quot;/&gt;&lt;wsp:rsid wsp:val=&quot;00A6608F&quot;/&gt;&lt;wsp:rsid wsp:val=&quot;00A66567&quot;/&gt;&lt;wsp:rsid wsp:val=&quot;00A668C9&quot;/&gt;&lt;wsp:rsid wsp:val=&quot;00A676AF&quot;/&gt;&lt;wsp:rsid wsp:val=&quot;00A70332&quot;/&gt;&lt;wsp:rsid wsp:val=&quot;00A7087F&quot;/&gt;&lt;wsp:rsid wsp:val=&quot;00A70B11&quot;/&gt;&lt;wsp:rsid wsp:val=&quot;00A70BF4&quot;/&gt;&lt;wsp:rsid wsp:val=&quot;00A711FA&quot;/&gt;&lt;wsp:rsid wsp:val=&quot;00A716C3&quot;/&gt;&lt;wsp:rsid wsp:val=&quot;00A71D96&quot;/&gt;&lt;wsp:rsid wsp:val=&quot;00A71EEE&quot;/&gt;&lt;wsp:rsid wsp:val=&quot;00A71F46&quot;/&gt;&lt;wsp:rsid wsp:val=&quot;00A72050&quot;/&gt;&lt;wsp:rsid wsp:val=&quot;00A72265&quot;/&gt;&lt;wsp:rsid wsp:val=&quot;00A72325&quot;/&gt;&lt;wsp:rsid wsp:val=&quot;00A7269E&quot;/&gt;&lt;wsp:rsid wsp:val=&quot;00A73951&quot;/&gt;&lt;wsp:rsid wsp:val=&quot;00A73E0A&quot;/&gt;&lt;wsp:rsid wsp:val=&quot;00A744B1&quot;/&gt;&lt;wsp:rsid wsp:val=&quot;00A74555&quot;/&gt;&lt;wsp:rsid wsp:val=&quot;00A74790&quot;/&gt;&lt;wsp:rsid wsp:val=&quot;00A74A2B&quot;/&gt;&lt;wsp:rsid wsp:val=&quot;00A754FD&quot;/&gt;&lt;wsp:rsid wsp:val=&quot;00A75560&quot;/&gt;&lt;wsp:rsid wsp:val=&quot;00A755E2&quot;/&gt;&lt;wsp:rsid wsp:val=&quot;00A75C60&quot;/&gt;&lt;wsp:rsid wsp:val=&quot;00A76123&quot;/&gt;&lt;wsp:rsid wsp:val=&quot;00A764EA&quot;/&gt;&lt;wsp:rsid wsp:val=&quot;00A76D32&quot;/&gt;&lt;wsp:rsid wsp:val=&quot;00A770F1&quot;/&gt;&lt;wsp:rsid wsp:val=&quot;00A777F2&quot;/&gt;&lt;wsp:rsid wsp:val=&quot;00A77ADF&quot;/&gt;&lt;wsp:rsid wsp:val=&quot;00A77CCB&quot;/&gt;&lt;wsp:rsid wsp:val=&quot;00A77E51&quot;/&gt;&lt;wsp:rsid wsp:val=&quot;00A80453&quot;/&gt;&lt;wsp:rsid wsp:val=&quot;00A80B6B&quot;/&gt;&lt;wsp:rsid wsp:val=&quot;00A80DC0&quot;/&gt;&lt;wsp:rsid wsp:val=&quot;00A811D8&quot;/&gt;&lt;wsp:rsid wsp:val=&quot;00A812C2&quot;/&gt;&lt;wsp:rsid wsp:val=&quot;00A81638&quot;/&gt;&lt;wsp:rsid wsp:val=&quot;00A81A20&quot;/&gt;&lt;wsp:rsid wsp:val=&quot;00A82989&quot;/&gt;&lt;wsp:rsid wsp:val=&quot;00A82D5A&quot;/&gt;&lt;wsp:rsid wsp:val=&quot;00A82DFA&quot;/&gt;&lt;wsp:rsid wsp:val=&quot;00A82E05&quot;/&gt;&lt;wsp:rsid wsp:val=&quot;00A8315B&quot;/&gt;&lt;wsp:rsid wsp:val=&quot;00A83717&quot;/&gt;&lt;wsp:rsid wsp:val=&quot;00A83EEB&quot;/&gt;&lt;wsp:rsid wsp:val=&quot;00A84999&quot;/&gt;&lt;wsp:rsid wsp:val=&quot;00A84BEC&quot;/&gt;&lt;wsp:rsid wsp:val=&quot;00A84F20&quot;/&gt;&lt;wsp:rsid wsp:val=&quot;00A852F4&quot;/&gt;&lt;wsp:rsid wsp:val=&quot;00A857B5&quot;/&gt;&lt;wsp:rsid wsp:val=&quot;00A85DEA&quot;/&gt;&lt;wsp:rsid wsp:val=&quot;00A85F91&quot;/&gt;&lt;wsp:rsid wsp:val=&quot;00A8730F&quot;/&gt;&lt;wsp:rsid wsp:val=&quot;00A879F2&quot;/&gt;&lt;wsp:rsid wsp:val=&quot;00A87C63&quot;/&gt;&lt;wsp:rsid wsp:val=&quot;00A902F3&quot;/&gt;&lt;wsp:rsid wsp:val=&quot;00A905F6&quot;/&gt;&lt;wsp:rsid wsp:val=&quot;00A906D3&quot;/&gt;&lt;wsp:rsid wsp:val=&quot;00A90C0D&quot;/&gt;&lt;wsp:rsid wsp:val=&quot;00A90EA6&quot;/&gt;&lt;wsp:rsid wsp:val=&quot;00A91679&quot;/&gt;&lt;wsp:rsid wsp:val=&quot;00A91B5A&quot;/&gt;&lt;wsp:rsid wsp:val=&quot;00A92091&quot;/&gt;&lt;wsp:rsid wsp:val=&quot;00A925DC&quot;/&gt;&lt;wsp:rsid wsp:val=&quot;00A92B83&quot;/&gt;&lt;wsp:rsid wsp:val=&quot;00A92BAC&quot;/&gt;&lt;wsp:rsid wsp:val=&quot;00A93099&quot;/&gt;&lt;wsp:rsid wsp:val=&quot;00A931CD&quot;/&gt;&lt;wsp:rsid wsp:val=&quot;00A93BFE&quot;/&gt;&lt;wsp:rsid wsp:val=&quot;00A9444E&quot;/&gt;&lt;wsp:rsid wsp:val=&quot;00A946A8&quot;/&gt;&lt;wsp:rsid wsp:val=&quot;00A948A5&quot;/&gt;&lt;wsp:rsid wsp:val=&quot;00A94B7F&quot;/&gt;&lt;wsp:rsid wsp:val=&quot;00A9514C&quot;/&gt;&lt;wsp:rsid wsp:val=&quot;00A95474&quot;/&gt;&lt;wsp:rsid wsp:val=&quot;00A95541&quot;/&gt;&lt;wsp:rsid wsp:val=&quot;00A961E9&quot;/&gt;&lt;wsp:rsid wsp:val=&quot;00A9654E&quot;/&gt;&lt;wsp:rsid wsp:val=&quot;00A96E8C&quot;/&gt;&lt;wsp:rsid wsp:val=&quot;00A9744F&quot;/&gt;&lt;wsp:rsid wsp:val=&quot;00A9756A&quot;/&gt;&lt;wsp:rsid wsp:val=&quot;00A97EB3&quot;/&gt;&lt;wsp:rsid wsp:val=&quot;00AA05BA&quot;/&gt;&lt;wsp:rsid wsp:val=&quot;00AA089B&quot;/&gt;&lt;wsp:rsid wsp:val=&quot;00AA1545&quot;/&gt;&lt;wsp:rsid wsp:val=&quot;00AA1FFD&quot;/&gt;&lt;wsp:rsid wsp:val=&quot;00AA27F4&quot;/&gt;&lt;wsp:rsid wsp:val=&quot;00AA2826&quot;/&gt;&lt;wsp:rsid wsp:val=&quot;00AA306E&quot;/&gt;&lt;wsp:rsid wsp:val=&quot;00AA32D4&quot;/&gt;&lt;wsp:rsid wsp:val=&quot;00AA33EC&quot;/&gt;&lt;wsp:rsid wsp:val=&quot;00AA3D9A&quot;/&gt;&lt;wsp:rsid wsp:val=&quot;00AA3ECB&quot;/&gt;&lt;wsp:rsid wsp:val=&quot;00AA4150&quot;/&gt;&lt;wsp:rsid wsp:val=&quot;00AA47A5&quot;/&gt;&lt;wsp:rsid wsp:val=&quot;00AA4898&quot;/&gt;&lt;wsp:rsid wsp:val=&quot;00AA4A5A&quot;/&gt;&lt;wsp:rsid wsp:val=&quot;00AA4FB4&quot;/&gt;&lt;wsp:rsid wsp:val=&quot;00AA57EC&quot;/&gt;&lt;wsp:rsid wsp:val=&quot;00AA5F6B&quot;/&gt;&lt;wsp:rsid wsp:val=&quot;00AA6676&quot;/&gt;&lt;wsp:rsid wsp:val=&quot;00AA6C2D&quot;/&gt;&lt;wsp:rsid wsp:val=&quot;00AA6E2F&quot;/&gt;&lt;wsp:rsid wsp:val=&quot;00AA7538&quot;/&gt;&lt;wsp:rsid wsp:val=&quot;00AB0146&quot;/&gt;&lt;wsp:rsid wsp:val=&quot;00AB01E1&quot;/&gt;&lt;wsp:rsid wsp:val=&quot;00AB029F&quot;/&gt;&lt;wsp:rsid wsp:val=&quot;00AB0F11&quot;/&gt;&lt;wsp:rsid wsp:val=&quot;00AB119D&quot;/&gt;&lt;wsp:rsid wsp:val=&quot;00AB1C08&quot;/&gt;&lt;wsp:rsid wsp:val=&quot;00AB1EB5&quot;/&gt;&lt;wsp:rsid wsp:val=&quot;00AB1F35&quot;/&gt;&lt;wsp:rsid wsp:val=&quot;00AB2098&quot;/&gt;&lt;wsp:rsid wsp:val=&quot;00AB20CC&quot;/&gt;&lt;wsp:rsid wsp:val=&quot;00AB24B8&quot;/&gt;&lt;wsp:rsid wsp:val=&quot;00AB28CB&quot;/&gt;&lt;wsp:rsid wsp:val=&quot;00AB2E23&quot;/&gt;&lt;wsp:rsid wsp:val=&quot;00AB2FDC&quot;/&gt;&lt;wsp:rsid wsp:val=&quot;00AB3181&quot;/&gt;&lt;wsp:rsid wsp:val=&quot;00AB33E0&quot;/&gt;&lt;wsp:rsid wsp:val=&quot;00AB3A14&quot;/&gt;&lt;wsp:rsid wsp:val=&quot;00AB3DEE&quot;/&gt;&lt;wsp:rsid wsp:val=&quot;00AB4AB7&quot;/&gt;&lt;wsp:rsid wsp:val=&quot;00AB4CC7&quot;/&gt;&lt;wsp:rsid wsp:val=&quot;00AB5453&quot;/&gt;&lt;wsp:rsid wsp:val=&quot;00AB66DB&quot;/&gt;&lt;wsp:rsid wsp:val=&quot;00AB6A93&quot;/&gt;&lt;wsp:rsid wsp:val=&quot;00AB6B7B&quot;/&gt;&lt;wsp:rsid wsp:val=&quot;00AB6DDF&quot;/&gt;&lt;wsp:rsid wsp:val=&quot;00AB7108&quot;/&gt;&lt;wsp:rsid wsp:val=&quot;00AB76A1&quot;/&gt;&lt;wsp:rsid wsp:val=&quot;00AB7C10&quot;/&gt;&lt;wsp:rsid wsp:val=&quot;00AB7F33&quot;/&gt;&lt;wsp:rsid wsp:val=&quot;00AC011B&quot;/&gt;&lt;wsp:rsid wsp:val=&quot;00AC0715&quot;/&gt;&lt;wsp:rsid wsp:val=&quot;00AC0C33&quot;/&gt;&lt;wsp:rsid wsp:val=&quot;00AC18EA&quot;/&gt;&lt;wsp:rsid wsp:val=&quot;00AC19F5&quot;/&gt;&lt;wsp:rsid wsp:val=&quot;00AC1F38&quot;/&gt;&lt;wsp:rsid wsp:val=&quot;00AC201E&quot;/&gt;&lt;wsp:rsid wsp:val=&quot;00AC2AA6&quot;/&gt;&lt;wsp:rsid wsp:val=&quot;00AC3897&quot;/&gt;&lt;wsp:rsid wsp:val=&quot;00AC3983&quot;/&gt;&lt;wsp:rsid wsp:val=&quot;00AC3CAC&quot;/&gt;&lt;wsp:rsid wsp:val=&quot;00AC42A0&quot;/&gt;&lt;wsp:rsid wsp:val=&quot;00AC446E&quot;/&gt;&lt;wsp:rsid wsp:val=&quot;00AC5919&quot;/&gt;&lt;wsp:rsid wsp:val=&quot;00AC5C30&quot;/&gt;&lt;wsp:rsid wsp:val=&quot;00AC5CDE&quot;/&gt;&lt;wsp:rsid wsp:val=&quot;00AC60C8&quot;/&gt;&lt;wsp:rsid wsp:val=&quot;00AC62F6&quot;/&gt;&lt;wsp:rsid wsp:val=&quot;00AC708B&quot;/&gt;&lt;wsp:rsid wsp:val=&quot;00AC733E&quot;/&gt;&lt;wsp:rsid wsp:val=&quot;00AC790F&quot;/&gt;&lt;wsp:rsid wsp:val=&quot;00AC7C7A&quot;/&gt;&lt;wsp:rsid wsp:val=&quot;00AD056D&quot;/&gt;&lt;wsp:rsid wsp:val=&quot;00AD065C&quot;/&gt;&lt;wsp:rsid wsp:val=&quot;00AD0A69&quot;/&gt;&lt;wsp:rsid wsp:val=&quot;00AD0E75&quot;/&gt;&lt;wsp:rsid wsp:val=&quot;00AD1B10&quot;/&gt;&lt;wsp:rsid wsp:val=&quot;00AD20AD&quot;/&gt;&lt;wsp:rsid wsp:val=&quot;00AD2CA5&quot;/&gt;&lt;wsp:rsid wsp:val=&quot;00AD307A&quot;/&gt;&lt;wsp:rsid wsp:val=&quot;00AD326A&quot;/&gt;&lt;wsp:rsid wsp:val=&quot;00AD3CC2&quot;/&gt;&lt;wsp:rsid wsp:val=&quot;00AD3E3F&quot;/&gt;&lt;wsp:rsid wsp:val=&quot;00AD4335&quot;/&gt;&lt;wsp:rsid wsp:val=&quot;00AD4576&quot;/&gt;&lt;wsp:rsid wsp:val=&quot;00AD51A9&quot;/&gt;&lt;wsp:rsid wsp:val=&quot;00AD5518&quot;/&gt;&lt;wsp:rsid wsp:val=&quot;00AD5B3C&quot;/&gt;&lt;wsp:rsid wsp:val=&quot;00AD6423&quot;/&gt;&lt;wsp:rsid wsp:val=&quot;00AD6B8C&quot;/&gt;&lt;wsp:rsid wsp:val=&quot;00AD73C1&quot;/&gt;&lt;wsp:rsid wsp:val=&quot;00AD7842&quot;/&gt;&lt;wsp:rsid wsp:val=&quot;00AD7937&quot;/&gt;&lt;wsp:rsid wsp:val=&quot;00AD7D8B&quot;/&gt;&lt;wsp:rsid wsp:val=&quot;00AE017F&quot;/&gt;&lt;wsp:rsid wsp:val=&quot;00AE0DB0&quot;/&gt;&lt;wsp:rsid wsp:val=&quot;00AE117F&quot;/&gt;&lt;wsp:rsid wsp:val=&quot;00AE1BBD&quot;/&gt;&lt;wsp:rsid wsp:val=&quot;00AE1BC3&quot;/&gt;&lt;wsp:rsid wsp:val=&quot;00AE236D&quot;/&gt;&lt;wsp:rsid wsp:val=&quot;00AE2389&quot;/&gt;&lt;wsp:rsid wsp:val=&quot;00AE2B4C&quot;/&gt;&lt;wsp:rsid wsp:val=&quot;00AE35E4&quot;/&gt;&lt;wsp:rsid wsp:val=&quot;00AE36CA&quot;/&gt;&lt;wsp:rsid wsp:val=&quot;00AE3854&quot;/&gt;&lt;wsp:rsid wsp:val=&quot;00AE43DF&quot;/&gt;&lt;wsp:rsid wsp:val=&quot;00AE49F5&quot;/&gt;&lt;wsp:rsid wsp:val=&quot;00AE4CAB&quot;/&gt;&lt;wsp:rsid wsp:val=&quot;00AE569E&quot;/&gt;&lt;wsp:rsid wsp:val=&quot;00AE5CF4&quot;/&gt;&lt;wsp:rsid wsp:val=&quot;00AE66AA&quot;/&gt;&lt;wsp:rsid wsp:val=&quot;00AE6BDB&quot;/&gt;&lt;wsp:rsid wsp:val=&quot;00AE75BA&quot;/&gt;&lt;wsp:rsid wsp:val=&quot;00AE7938&quot;/&gt;&lt;wsp:rsid wsp:val=&quot;00AF0505&quot;/&gt;&lt;wsp:rsid wsp:val=&quot;00AF068E&quot;/&gt;&lt;wsp:rsid wsp:val=&quot;00AF07F8&quot;/&gt;&lt;wsp:rsid wsp:val=&quot;00AF080C&quot;/&gt;&lt;wsp:rsid wsp:val=&quot;00AF0A12&quot;/&gt;&lt;wsp:rsid wsp:val=&quot;00AF0C73&quot;/&gt;&lt;wsp:rsid wsp:val=&quot;00AF11C9&quot;/&gt;&lt;wsp:rsid wsp:val=&quot;00AF175B&quot;/&gt;&lt;wsp:rsid wsp:val=&quot;00AF1A77&quot;/&gt;&lt;wsp:rsid wsp:val=&quot;00AF207C&quot;/&gt;&lt;wsp:rsid wsp:val=&quot;00AF28D1&quot;/&gt;&lt;wsp:rsid wsp:val=&quot;00AF290D&quot;/&gt;&lt;wsp:rsid wsp:val=&quot;00AF2933&quot;/&gt;&lt;wsp:rsid wsp:val=&quot;00AF2DFE&quot;/&gt;&lt;wsp:rsid wsp:val=&quot;00AF33A5&quot;/&gt;&lt;wsp:rsid wsp:val=&quot;00AF3B07&quot;/&gt;&lt;wsp:rsid wsp:val=&quot;00AF3CAE&quot;/&gt;&lt;wsp:rsid wsp:val=&quot;00AF3CEE&quot;/&gt;&lt;wsp:rsid wsp:val=&quot;00AF40A2&quot;/&gt;&lt;wsp:rsid wsp:val=&quot;00AF4425&quot;/&gt;&lt;wsp:rsid wsp:val=&quot;00AF4CA9&quot;/&gt;&lt;wsp:rsid wsp:val=&quot;00AF51CC&quot;/&gt;&lt;wsp:rsid wsp:val=&quot;00AF5433&quot;/&gt;&lt;wsp:rsid wsp:val=&quot;00AF5493&quot;/&gt;&lt;wsp:rsid wsp:val=&quot;00AF5692&quot;/&gt;&lt;wsp:rsid wsp:val=&quot;00AF5AA9&quot;/&gt;&lt;wsp:rsid wsp:val=&quot;00AF5B1A&quot;/&gt;&lt;wsp:rsid wsp:val=&quot;00AF5CBA&quot;/&gt;&lt;wsp:rsid wsp:val=&quot;00AF5E77&quot;/&gt;&lt;wsp:rsid wsp:val=&quot;00AF601A&quot;/&gt;&lt;wsp:rsid wsp:val=&quot;00AF653A&quot;/&gt;&lt;wsp:rsid wsp:val=&quot;00AF6AF2&quot;/&gt;&lt;wsp:rsid wsp:val=&quot;00AF6CF1&quot;/&gt;&lt;wsp:rsid wsp:val=&quot;00AF6DEB&quot;/&gt;&lt;wsp:rsid wsp:val=&quot;00AF6F2B&quot;/&gt;&lt;wsp:rsid wsp:val=&quot;00AF701E&quot;/&gt;&lt;wsp:rsid wsp:val=&quot;00AF70A9&quot;/&gt;&lt;wsp:rsid wsp:val=&quot;00AF73F1&quot;/&gt;&lt;wsp:rsid wsp:val=&quot;00AF7A0F&quot;/&gt;&lt;wsp:rsid wsp:val=&quot;00B00129&quot;/&gt;&lt;wsp:rsid wsp:val=&quot;00B0069C&quot;/&gt;&lt;wsp:rsid wsp:val=&quot;00B00730&quot;/&gt;&lt;wsp:rsid wsp:val=&quot;00B0079A&quot;/&gt;&lt;wsp:rsid wsp:val=&quot;00B00872&quot;/&gt;&lt;wsp:rsid wsp:val=&quot;00B00A38&quot;/&gt;&lt;wsp:rsid wsp:val=&quot;00B01685&quot;/&gt;&lt;wsp:rsid wsp:val=&quot;00B0267E&quot;/&gt;&lt;wsp:rsid wsp:val=&quot;00B02EAC&quot;/&gt;&lt;wsp:rsid wsp:val=&quot;00B033C2&quot;/&gt;&lt;wsp:rsid wsp:val=&quot;00B03736&quot;/&gt;&lt;wsp:rsid wsp:val=&quot;00B03988&quot;/&gt;&lt;wsp:rsid wsp:val=&quot;00B03A04&quot;/&gt;&lt;wsp:rsid wsp:val=&quot;00B03E3A&quot;/&gt;&lt;wsp:rsid wsp:val=&quot;00B0407B&quot;/&gt;&lt;wsp:rsid wsp:val=&quot;00B04981&quot;/&gt;&lt;wsp:rsid wsp:val=&quot;00B04E0B&quot;/&gt;&lt;wsp:rsid wsp:val=&quot;00B04F39&quot;/&gt;&lt;wsp:rsid wsp:val=&quot;00B05C6B&quot;/&gt;&lt;wsp:rsid wsp:val=&quot;00B064BA&quot;/&gt;&lt;wsp:rsid wsp:val=&quot;00B06D66&quot;/&gt;&lt;wsp:rsid wsp:val=&quot;00B074EB&quot;/&gt;&lt;wsp:rsid wsp:val=&quot;00B07A87&quot;/&gt;&lt;wsp:rsid wsp:val=&quot;00B07B70&quot;/&gt;&lt;wsp:rsid wsp:val=&quot;00B07D43&quot;/&gt;&lt;wsp:rsid wsp:val=&quot;00B07FE1&quot;/&gt;&lt;wsp:rsid wsp:val=&quot;00B10065&quot;/&gt;&lt;wsp:rsid wsp:val=&quot;00B100E5&quot;/&gt;&lt;wsp:rsid wsp:val=&quot;00B10A08&quot;/&gt;&lt;wsp:rsid wsp:val=&quot;00B113ED&quot;/&gt;&lt;wsp:rsid wsp:val=&quot;00B12341&quot;/&gt;&lt;wsp:rsid wsp:val=&quot;00B12677&quot;/&gt;&lt;wsp:rsid wsp:val=&quot;00B129D1&quot;/&gt;&lt;wsp:rsid wsp:val=&quot;00B131CA&quot;/&gt;&lt;wsp:rsid wsp:val=&quot;00B13300&quot;/&gt;&lt;wsp:rsid wsp:val=&quot;00B134A9&quot;/&gt;&lt;wsp:rsid wsp:val=&quot;00B13C11&quot;/&gt;&lt;wsp:rsid wsp:val=&quot;00B13F49&quot;/&gt;&lt;wsp:rsid wsp:val=&quot;00B1404F&quot;/&gt;&lt;wsp:rsid wsp:val=&quot;00B14295&quot;/&gt;&lt;wsp:rsid wsp:val=&quot;00B144E9&quot;/&gt;&lt;wsp:rsid wsp:val=&quot;00B14B66&quot;/&gt;&lt;wsp:rsid wsp:val=&quot;00B15EE5&quot;/&gt;&lt;wsp:rsid wsp:val=&quot;00B16EB8&quot;/&gt;&lt;wsp:rsid wsp:val=&quot;00B16FE3&quot;/&gt;&lt;wsp:rsid wsp:val=&quot;00B1705C&quot;/&gt;&lt;wsp:rsid wsp:val=&quot;00B171C4&quot;/&gt;&lt;wsp:rsid wsp:val=&quot;00B177DD&quot;/&gt;&lt;wsp:rsid wsp:val=&quot;00B20443&quot;/&gt;&lt;wsp:rsid wsp:val=&quot;00B20B62&quot;/&gt;&lt;wsp:rsid wsp:val=&quot;00B2169A&quot;/&gt;&lt;wsp:rsid wsp:val=&quot;00B2178D&quot;/&gt;&lt;wsp:rsid wsp:val=&quot;00B21BCF&quot;/&gt;&lt;wsp:rsid wsp:val=&quot;00B224F2&quot;/&gt;&lt;wsp:rsid wsp:val=&quot;00B22556&quot;/&gt;&lt;wsp:rsid wsp:val=&quot;00B22C3B&quot;/&gt;&lt;wsp:rsid wsp:val=&quot;00B230D4&quot;/&gt;&lt;wsp:rsid wsp:val=&quot;00B236AA&quot;/&gt;&lt;wsp:rsid wsp:val=&quot;00B23705&quot;/&gt;&lt;wsp:rsid wsp:val=&quot;00B23BF2&quot;/&gt;&lt;wsp:rsid wsp:val=&quot;00B24078&quot;/&gt;&lt;wsp:rsid wsp:val=&quot;00B240B4&quot;/&gt;&lt;wsp:rsid wsp:val=&quot;00B24133&quot;/&gt;&lt;wsp:rsid wsp:val=&quot;00B243F2&quot;/&gt;&lt;wsp:rsid wsp:val=&quot;00B24513&quot;/&gt;&lt;wsp:rsid wsp:val=&quot;00B24578&quot;/&gt;&lt;wsp:rsid wsp:val=&quot;00B24D28&quot;/&gt;&lt;wsp:rsid wsp:val=&quot;00B254F5&quot;/&gt;&lt;wsp:rsid wsp:val=&quot;00B25E4A&quot;/&gt;&lt;wsp:rsid wsp:val=&quot;00B261DD&quot;/&gt;&lt;wsp:rsid wsp:val=&quot;00B2703D&quot;/&gt;&lt;wsp:rsid wsp:val=&quot;00B270D8&quot;/&gt;&lt;wsp:rsid wsp:val=&quot;00B27114&quot;/&gt;&lt;wsp:rsid wsp:val=&quot;00B271CD&quot;/&gt;&lt;wsp:rsid wsp:val=&quot;00B272CC&quot;/&gt;&lt;wsp:rsid wsp:val=&quot;00B305F3&quot;/&gt;&lt;wsp:rsid wsp:val=&quot;00B30EE5&quot;/&gt;&lt;wsp:rsid wsp:val=&quot;00B31509&quot;/&gt;&lt;wsp:rsid wsp:val=&quot;00B31886&quot;/&gt;&lt;wsp:rsid wsp:val=&quot;00B31916&quot;/&gt;&lt;wsp:rsid wsp:val=&quot;00B32236&quot;/&gt;&lt;wsp:rsid wsp:val=&quot;00B33522&quot;/&gt;&lt;wsp:rsid wsp:val=&quot;00B34481&quot;/&gt;&lt;wsp:rsid wsp:val=&quot;00B34509&quot;/&gt;&lt;wsp:rsid wsp:val=&quot;00B345DF&quot;/&gt;&lt;wsp:rsid wsp:val=&quot;00B35702&quot;/&gt;&lt;wsp:rsid wsp:val=&quot;00B35828&quot;/&gt;&lt;wsp:rsid wsp:val=&quot;00B37221&quot;/&gt;&lt;wsp:rsid wsp:val=&quot;00B3741F&quot;/&gt;&lt;wsp:rsid wsp:val=&quot;00B37439&quot;/&gt;&lt;wsp:rsid wsp:val=&quot;00B37684&quot;/&gt;&lt;wsp:rsid wsp:val=&quot;00B378C7&quot;/&gt;&lt;wsp:rsid wsp:val=&quot;00B37EDB&quot;/&gt;&lt;wsp:rsid wsp:val=&quot;00B402C9&quot;/&gt;&lt;wsp:rsid wsp:val=&quot;00B40A50&quot;/&gt;&lt;wsp:rsid wsp:val=&quot;00B40E28&quot;/&gt;&lt;wsp:rsid wsp:val=&quot;00B40F99&quot;/&gt;&lt;wsp:rsid wsp:val=&quot;00B4105A&quot;/&gt;&lt;wsp:rsid wsp:val=&quot;00B413BC&quot;/&gt;&lt;wsp:rsid wsp:val=&quot;00B416F0&quot;/&gt;&lt;wsp:rsid wsp:val=&quot;00B41800&quot;/&gt;&lt;wsp:rsid wsp:val=&quot;00B418ED&quot;/&gt;&lt;wsp:rsid wsp:val=&quot;00B41A81&quot;/&gt;&lt;wsp:rsid wsp:val=&quot;00B41F75&quot;/&gt;&lt;wsp:rsid wsp:val=&quot;00B420A4&quot;/&gt;&lt;wsp:rsid wsp:val=&quot;00B42867&quot;/&gt;&lt;wsp:rsid wsp:val=&quot;00B42AA9&quot;/&gt;&lt;wsp:rsid wsp:val=&quot;00B4352E&quot;/&gt;&lt;wsp:rsid wsp:val=&quot;00B43C96&quot;/&gt;&lt;wsp:rsid wsp:val=&quot;00B44243&quot;/&gt;&lt;wsp:rsid wsp:val=&quot;00B4457A&quot;/&gt;&lt;wsp:rsid wsp:val=&quot;00B450C4&quot;/&gt;&lt;wsp:rsid wsp:val=&quot;00B45164&quot;/&gt;&lt;wsp:rsid wsp:val=&quot;00B457B5&quot;/&gt;&lt;wsp:rsid wsp:val=&quot;00B45D0D&quot;/&gt;&lt;wsp:rsid wsp:val=&quot;00B45DF2&quot;/&gt;&lt;wsp:rsid wsp:val=&quot;00B46A04&quot;/&gt;&lt;wsp:rsid wsp:val=&quot;00B46B41&quot;/&gt;&lt;wsp:rsid wsp:val=&quot;00B47B63&quot;/&gt;&lt;wsp:rsid wsp:val=&quot;00B502F1&quot;/&gt;&lt;wsp:rsid wsp:val=&quot;00B50600&quot;/&gt;&lt;wsp:rsid wsp:val=&quot;00B51034&quot;/&gt;&lt;wsp:rsid wsp:val=&quot;00B51ADB&quot;/&gt;&lt;wsp:rsid wsp:val=&quot;00B51B01&quot;/&gt;&lt;wsp:rsid wsp:val=&quot;00B51C6F&quot;/&gt;&lt;wsp:rsid wsp:val=&quot;00B51CE5&quot;/&gt;&lt;wsp:rsid wsp:val=&quot;00B51D56&quot;/&gt;&lt;wsp:rsid wsp:val=&quot;00B523D4&quot;/&gt;&lt;wsp:rsid wsp:val=&quot;00B52990&quot;/&gt;&lt;wsp:rsid wsp:val=&quot;00B52A7D&quot;/&gt;&lt;wsp:rsid wsp:val=&quot;00B532A6&quot;/&gt;&lt;wsp:rsid wsp:val=&quot;00B535AC&quot;/&gt;&lt;wsp:rsid wsp:val=&quot;00B53E5D&quot;/&gt;&lt;wsp:rsid wsp:val=&quot;00B54547&quot;/&gt;&lt;wsp:rsid wsp:val=&quot;00B54576&quot;/&gt;&lt;wsp:rsid wsp:val=&quot;00B5499F&quot;/&gt;&lt;wsp:rsid wsp:val=&quot;00B54AED&quot;/&gt;&lt;wsp:rsid wsp:val=&quot;00B54EBF&quot;/&gt;&lt;wsp:rsid wsp:val=&quot;00B551F5&quot;/&gt;&lt;wsp:rsid wsp:val=&quot;00B557E7&quot;/&gt;&lt;wsp:rsid wsp:val=&quot;00B561C7&quot;/&gt;&lt;wsp:rsid wsp:val=&quot;00B56A71&quot;/&gt;&lt;wsp:rsid wsp:val=&quot;00B5750D&quot;/&gt;&lt;wsp:rsid wsp:val=&quot;00B57AD6&quot;/&gt;&lt;wsp:rsid wsp:val=&quot;00B57E31&quot;/&gt;&lt;wsp:rsid wsp:val=&quot;00B60304&quot;/&gt;&lt;wsp:rsid wsp:val=&quot;00B60432&quot;/&gt;&lt;wsp:rsid wsp:val=&quot;00B60568&quot;/&gt;&lt;wsp:rsid wsp:val=&quot;00B60995&quot;/&gt;&lt;wsp:rsid wsp:val=&quot;00B614C6&quot;/&gt;&lt;wsp:rsid wsp:val=&quot;00B61AD4&quot;/&gt;&lt;wsp:rsid wsp:val=&quot;00B61AE2&quot;/&gt;&lt;wsp:rsid wsp:val=&quot;00B61B19&quot;/&gt;&lt;wsp:rsid wsp:val=&quot;00B61C51&quot;/&gt;&lt;wsp:rsid wsp:val=&quot;00B6249D&quot;/&gt;&lt;wsp:rsid wsp:val=&quot;00B6444B&quot;/&gt;&lt;wsp:rsid wsp:val=&quot;00B64D0A&quot;/&gt;&lt;wsp:rsid wsp:val=&quot;00B651E6&quot;/&gt;&lt;wsp:rsid wsp:val=&quot;00B6543F&quot;/&gt;&lt;wsp:rsid wsp:val=&quot;00B65B8E&quot;/&gt;&lt;wsp:rsid wsp:val=&quot;00B66638&quot;/&gt;&lt;wsp:rsid wsp:val=&quot;00B6666A&quot;/&gt;&lt;wsp:rsid wsp:val=&quot;00B670CA&quot;/&gt;&lt;wsp:rsid wsp:val=&quot;00B67760&quot;/&gt;&lt;wsp:rsid wsp:val=&quot;00B67C35&quot;/&gt;&lt;wsp:rsid wsp:val=&quot;00B70B43&quot;/&gt;&lt;wsp:rsid wsp:val=&quot;00B71754&quot;/&gt;&lt;wsp:rsid wsp:val=&quot;00B718CA&quot;/&gt;&lt;wsp:rsid wsp:val=&quot;00B71B03&quot;/&gt;&lt;wsp:rsid wsp:val=&quot;00B71E29&quot;/&gt;&lt;wsp:rsid wsp:val=&quot;00B71E60&quot;/&gt;&lt;wsp:rsid wsp:val=&quot;00B72781&quot;/&gt;&lt;wsp:rsid wsp:val=&quot;00B73491&quot;/&gt;&lt;wsp:rsid wsp:val=&quot;00B73670&quot;/&gt;&lt;wsp:rsid wsp:val=&quot;00B73B31&quot;/&gt;&lt;wsp:rsid wsp:val=&quot;00B7461F&quot;/&gt;&lt;wsp:rsid wsp:val=&quot;00B74655&quot;/&gt;&lt;wsp:rsid wsp:val=&quot;00B7523E&quot;/&gt;&lt;wsp:rsid wsp:val=&quot;00B753CF&quot;/&gt;&lt;wsp:rsid wsp:val=&quot;00B7550F&quot;/&gt;&lt;wsp:rsid wsp:val=&quot;00B75A65&quot;/&gt;&lt;wsp:rsid wsp:val=&quot;00B76020&quot;/&gt;&lt;wsp:rsid wsp:val=&quot;00B76028&quot;/&gt;&lt;wsp:rsid wsp:val=&quot;00B768DC&quot;/&gt;&lt;wsp:rsid wsp:val=&quot;00B76A85&quot;/&gt;&lt;wsp:rsid wsp:val=&quot;00B76D38&quot;/&gt;&lt;wsp:rsid wsp:val=&quot;00B76DBF&quot;/&gt;&lt;wsp:rsid wsp:val=&quot;00B77567&quot;/&gt;&lt;wsp:rsid wsp:val=&quot;00B77F7B&quot;/&gt;&lt;wsp:rsid wsp:val=&quot;00B81282&quot;/&gt;&lt;wsp:rsid wsp:val=&quot;00B81454&quot;/&gt;&lt;wsp:rsid wsp:val=&quot;00B81588&quot;/&gt;&lt;wsp:rsid wsp:val=&quot;00B817C7&quot;/&gt;&lt;wsp:rsid wsp:val=&quot;00B81B26&quot;/&gt;&lt;wsp:rsid wsp:val=&quot;00B81EE6&quot;/&gt;&lt;wsp:rsid wsp:val=&quot;00B81F12&quot;/&gt;&lt;wsp:rsid wsp:val=&quot;00B82192&quot;/&gt;&lt;wsp:rsid wsp:val=&quot;00B8294B&quot;/&gt;&lt;wsp:rsid wsp:val=&quot;00B83184&quot;/&gt;&lt;wsp:rsid wsp:val=&quot;00B8359C&quot;/&gt;&lt;wsp:rsid wsp:val=&quot;00B83804&quot;/&gt;&lt;wsp:rsid wsp:val=&quot;00B839AA&quot;/&gt;&lt;wsp:rsid wsp:val=&quot;00B840E3&quot;/&gt;&lt;wsp:rsid wsp:val=&quot;00B848E6&quot;/&gt;&lt;wsp:rsid wsp:val=&quot;00B8605A&quot;/&gt;&lt;wsp:rsid wsp:val=&quot;00B86088&quot;/&gt;&lt;wsp:rsid wsp:val=&quot;00B8641C&quot;/&gt;&lt;wsp:rsid wsp:val=&quot;00B86746&quot;/&gt;&lt;wsp:rsid wsp:val=&quot;00B86832&quot;/&gt;&lt;wsp:rsid wsp:val=&quot;00B86B55&quot;/&gt;&lt;wsp:rsid wsp:val=&quot;00B877CC&quot;/&gt;&lt;wsp:rsid wsp:val=&quot;00B879CB&quot;/&gt;&lt;wsp:rsid wsp:val=&quot;00B87EDF&quot;/&gt;&lt;wsp:rsid wsp:val=&quot;00B908F5&quot;/&gt;&lt;wsp:rsid wsp:val=&quot;00B909D0&quot;/&gt;&lt;wsp:rsid wsp:val=&quot;00B90D86&quot;/&gt;&lt;wsp:rsid wsp:val=&quot;00B90EDB&quot;/&gt;&lt;wsp:rsid wsp:val=&quot;00B90F1C&quot;/&gt;&lt;wsp:rsid wsp:val=&quot;00B91386&quot;/&gt;&lt;wsp:rsid wsp:val=&quot;00B916A5&quot;/&gt;&lt;wsp:rsid wsp:val=&quot;00B91B42&quot;/&gt;&lt;wsp:rsid wsp:val=&quot;00B91DE4&quot;/&gt;&lt;wsp:rsid wsp:val=&quot;00B92014&quot;/&gt;&lt;wsp:rsid wsp:val=&quot;00B9250E&quot;/&gt;&lt;wsp:rsid wsp:val=&quot;00B925F8&quot;/&gt;&lt;wsp:rsid wsp:val=&quot;00B927E1&quot;/&gt;&lt;wsp:rsid wsp:val=&quot;00B9288F&quot;/&gt;&lt;wsp:rsid wsp:val=&quot;00B92A1D&quot;/&gt;&lt;wsp:rsid wsp:val=&quot;00B93463&quot;/&gt;&lt;wsp:rsid wsp:val=&quot;00B93689&quot;/&gt;&lt;wsp:rsid wsp:val=&quot;00B9450E&quot;/&gt;&lt;wsp:rsid wsp:val=&quot;00B94B0F&quot;/&gt;&lt;wsp:rsid wsp:val=&quot;00B94BB3&quot;/&gt;&lt;wsp:rsid wsp:val=&quot;00B9535C&quot;/&gt;&lt;wsp:rsid wsp:val=&quot;00B95904&quot;/&gt;&lt;wsp:rsid wsp:val=&quot;00B95964&quot;/&gt;&lt;wsp:rsid wsp:val=&quot;00B95D66&quot;/&gt;&lt;wsp:rsid wsp:val=&quot;00B96509&quot;/&gt;&lt;wsp:rsid wsp:val=&quot;00B96BAA&quot;/&gt;&lt;wsp:rsid wsp:val=&quot;00B96E71&quot;/&gt;&lt;wsp:rsid wsp:val=&quot;00B96FFF&quot;/&gt;&lt;wsp:rsid wsp:val=&quot;00B9772D&quot;/&gt;&lt;wsp:rsid wsp:val=&quot;00B97B5A&quot;/&gt;&lt;wsp:rsid wsp:val=&quot;00B97F0A&quot;/&gt;&lt;wsp:rsid wsp:val=&quot;00BA08FD&quot;/&gt;&lt;wsp:rsid wsp:val=&quot;00BA0E40&quot;/&gt;&lt;wsp:rsid wsp:val=&quot;00BA122F&quot;/&gt;&lt;wsp:rsid wsp:val=&quot;00BA1849&quot;/&gt;&lt;wsp:rsid wsp:val=&quot;00BA1993&quot;/&gt;&lt;wsp:rsid wsp:val=&quot;00BA1ED2&quot;/&gt;&lt;wsp:rsid wsp:val=&quot;00BA21CA&quot;/&gt;&lt;wsp:rsid wsp:val=&quot;00BA2CC1&quot;/&gt;&lt;wsp:rsid wsp:val=&quot;00BA341B&quot;/&gt;&lt;wsp:rsid wsp:val=&quot;00BA35C1&quot;/&gt;&lt;wsp:rsid wsp:val=&quot;00BA35E4&quot;/&gt;&lt;wsp:rsid wsp:val=&quot;00BA3C61&quot;/&gt;&lt;wsp:rsid wsp:val=&quot;00BA4776&quot;/&gt;&lt;wsp:rsid wsp:val=&quot;00BA4DF2&quot;/&gt;&lt;wsp:rsid wsp:val=&quot;00BA4FF3&quot;/&gt;&lt;wsp:rsid wsp:val=&quot;00BA5503&quot;/&gt;&lt;wsp:rsid wsp:val=&quot;00BA5D2C&quot;/&gt;&lt;wsp:rsid wsp:val=&quot;00BA6B49&quot;/&gt;&lt;wsp:rsid wsp:val=&quot;00BA6FE1&quot;/&gt;&lt;wsp:rsid wsp:val=&quot;00BA7246&quot;/&gt;&lt;wsp:rsid wsp:val=&quot;00BA7F0D&quot;/&gt;&lt;wsp:rsid wsp:val=&quot;00BB0856&quot;/&gt;&lt;wsp:rsid wsp:val=&quot;00BB1045&quot;/&gt;&lt;wsp:rsid wsp:val=&quot;00BB134C&quot;/&gt;&lt;wsp:rsid wsp:val=&quot;00BB140D&quot;/&gt;&lt;wsp:rsid wsp:val=&quot;00BB167C&quot;/&gt;&lt;wsp:rsid wsp:val=&quot;00BB1B21&quot;/&gt;&lt;wsp:rsid wsp:val=&quot;00BB2282&quot;/&gt;&lt;wsp:rsid wsp:val=&quot;00BB2359&quot;/&gt;&lt;wsp:rsid wsp:val=&quot;00BB2580&quot;/&gt;&lt;wsp:rsid wsp:val=&quot;00BB28EE&quot;/&gt;&lt;wsp:rsid wsp:val=&quot;00BB2B9E&quot;/&gt;&lt;wsp:rsid wsp:val=&quot;00BB2DCE&quot;/&gt;&lt;wsp:rsid wsp:val=&quot;00BB3336&quot;/&gt;&lt;wsp:rsid wsp:val=&quot;00BB48BA&quot;/&gt;&lt;wsp:rsid wsp:val=&quot;00BB4B02&quot;/&gt;&lt;wsp:rsid wsp:val=&quot;00BB5075&quot;/&gt;&lt;wsp:rsid wsp:val=&quot;00BB5D7D&quot;/&gt;&lt;wsp:rsid wsp:val=&quot;00BB60D3&quot;/&gt;&lt;wsp:rsid wsp:val=&quot;00BB61BC&quot;/&gt;&lt;wsp:rsid wsp:val=&quot;00BB67C0&quot;/&gt;&lt;wsp:rsid wsp:val=&quot;00BB7568&quot;/&gt;&lt;wsp:rsid wsp:val=&quot;00BB7E4D&quot;/&gt;&lt;wsp:rsid wsp:val=&quot;00BC08B8&quot;/&gt;&lt;wsp:rsid wsp:val=&quot;00BC0AD4&quot;/&gt;&lt;wsp:rsid wsp:val=&quot;00BC1015&quot;/&gt;&lt;wsp:rsid wsp:val=&quot;00BC1160&quot;/&gt;&lt;wsp:rsid wsp:val=&quot;00BC1273&quot;/&gt;&lt;wsp:rsid wsp:val=&quot;00BC147E&quot;/&gt;&lt;wsp:rsid wsp:val=&quot;00BC189E&quot;/&gt;&lt;wsp:rsid wsp:val=&quot;00BC1D97&quot;/&gt;&lt;wsp:rsid wsp:val=&quot;00BC1EEF&quot;/&gt;&lt;wsp:rsid wsp:val=&quot;00BC204C&quot;/&gt;&lt;wsp:rsid wsp:val=&quot;00BC2D2F&quot;/&gt;&lt;wsp:rsid wsp:val=&quot;00BC416B&quot;/&gt;&lt;wsp:rsid wsp:val=&quot;00BC4404&quot;/&gt;&lt;wsp:rsid wsp:val=&quot;00BC464C&quot;/&gt;&lt;wsp:rsid wsp:val=&quot;00BC4907&quot;/&gt;&lt;wsp:rsid wsp:val=&quot;00BC4EF7&quot;/&gt;&lt;wsp:rsid wsp:val=&quot;00BC64F6&quot;/&gt;&lt;wsp:rsid wsp:val=&quot;00BC6531&quot;/&gt;&lt;wsp:rsid wsp:val=&quot;00BC6B9C&quot;/&gt;&lt;wsp:rsid wsp:val=&quot;00BC6E33&quot;/&gt;&lt;wsp:rsid wsp:val=&quot;00BD05A8&quot;/&gt;&lt;wsp:rsid wsp:val=&quot;00BD0ED2&quot;/&gt;&lt;wsp:rsid wsp:val=&quot;00BD0EF5&quot;/&gt;&lt;wsp:rsid wsp:val=&quot;00BD0F0E&quot;/&gt;&lt;wsp:rsid wsp:val=&quot;00BD1344&quot;/&gt;&lt;wsp:rsid wsp:val=&quot;00BD14A3&quot;/&gt;&lt;wsp:rsid wsp:val=&quot;00BD2122&quot;/&gt;&lt;wsp:rsid wsp:val=&quot;00BD24C9&quot;/&gt;&lt;wsp:rsid wsp:val=&quot;00BD2E40&quot;/&gt;&lt;wsp:rsid wsp:val=&quot;00BD3861&quot;/&gt;&lt;wsp:rsid wsp:val=&quot;00BD3A3D&quot;/&gt;&lt;wsp:rsid wsp:val=&quot;00BD3C3B&quot;/&gt;&lt;wsp:rsid wsp:val=&quot;00BD431B&quot;/&gt;&lt;wsp:rsid wsp:val=&quot;00BD4C58&quot;/&gt;&lt;wsp:rsid wsp:val=&quot;00BD4E5C&quot;/&gt;&lt;wsp:rsid wsp:val=&quot;00BD646F&quot;/&gt;&lt;wsp:rsid wsp:val=&quot;00BD6A77&quot;/&gt;&lt;wsp:rsid wsp:val=&quot;00BD6B17&quot;/&gt;&lt;wsp:rsid wsp:val=&quot;00BD7558&quot;/&gt;&lt;wsp:rsid wsp:val=&quot;00BE0862&quot;/&gt;&lt;wsp:rsid wsp:val=&quot;00BE0999&quot;/&gt;&lt;wsp:rsid wsp:val=&quot;00BE0C8E&quot;/&gt;&lt;wsp:rsid wsp:val=&quot;00BE0EF3&quot;/&gt;&lt;wsp:rsid wsp:val=&quot;00BE1399&quot;/&gt;&lt;wsp:rsid wsp:val=&quot;00BE151B&quot;/&gt;&lt;wsp:rsid wsp:val=&quot;00BE1541&quot;/&gt;&lt;wsp:rsid wsp:val=&quot;00BE199C&quot;/&gt;&lt;wsp:rsid wsp:val=&quot;00BE1BA1&quot;/&gt;&lt;wsp:rsid wsp:val=&quot;00BE21F6&quot;/&gt;&lt;wsp:rsid wsp:val=&quot;00BE2772&quot;/&gt;&lt;wsp:rsid wsp:val=&quot;00BE29F9&quot;/&gt;&lt;wsp:rsid wsp:val=&quot;00BE339B&quot;/&gt;&lt;wsp:rsid wsp:val=&quot;00BE3938&quot;/&gt;&lt;wsp:rsid wsp:val=&quot;00BE3C14&quot;/&gt;&lt;wsp:rsid wsp:val=&quot;00BE3F2A&quot;/&gt;&lt;wsp:rsid wsp:val=&quot;00BE446D&quot;/&gt;&lt;wsp:rsid wsp:val=&quot;00BE48AB&quot;/&gt;&lt;wsp:rsid wsp:val=&quot;00BE48D5&quot;/&gt;&lt;wsp:rsid wsp:val=&quot;00BE5C5C&quot;/&gt;&lt;wsp:rsid wsp:val=&quot;00BE5E0F&quot;/&gt;&lt;wsp:rsid wsp:val=&quot;00BE6BE8&quot;/&gt;&lt;wsp:rsid wsp:val=&quot;00BE7386&quot;/&gt;&lt;wsp:rsid wsp:val=&quot;00BE7811&quot;/&gt;&lt;wsp:rsid wsp:val=&quot;00BF0769&quot;/&gt;&lt;wsp:rsid wsp:val=&quot;00BF1E71&quot;/&gt;&lt;wsp:rsid wsp:val=&quot;00BF1F18&quot;/&gt;&lt;wsp:rsid wsp:val=&quot;00BF2241&quot;/&gt;&lt;wsp:rsid wsp:val=&quot;00BF3763&quot;/&gt;&lt;wsp:rsid wsp:val=&quot;00BF3C2F&quot;/&gt;&lt;wsp:rsid wsp:val=&quot;00BF4421&quot;/&gt;&lt;wsp:rsid wsp:val=&quot;00BF491F&quot;/&gt;&lt;wsp:rsid wsp:val=&quot;00BF63EF&quot;/&gt;&lt;wsp:rsid wsp:val=&quot;00BF6690&quot;/&gt;&lt;wsp:rsid wsp:val=&quot;00BF6C6A&quot;/&gt;&lt;wsp:rsid wsp:val=&quot;00BF737A&quot;/&gt;&lt;wsp:rsid wsp:val=&quot;00BF7790&quot;/&gt;&lt;wsp:rsid wsp:val=&quot;00BF7D1F&quot;/&gt;&lt;wsp:rsid wsp:val=&quot;00BF7D58&quot;/&gt;&lt;wsp:rsid wsp:val=&quot;00C001C8&quot;/&gt;&lt;wsp:rsid wsp:val=&quot;00C0077A&quot;/&gt;&lt;wsp:rsid wsp:val=&quot;00C00824&quot;/&gt;&lt;wsp:rsid wsp:val=&quot;00C01262&quot;/&gt;&lt;wsp:rsid wsp:val=&quot;00C01BDB&quot;/&gt;&lt;wsp:rsid wsp:val=&quot;00C02544&quot;/&gt;&lt;wsp:rsid wsp:val=&quot;00C0272F&quot;/&gt;&lt;wsp:rsid wsp:val=&quot;00C02A89&quot;/&gt;&lt;wsp:rsid wsp:val=&quot;00C03EFC&quot;/&gt;&lt;wsp:rsid wsp:val=&quot;00C03FE3&quot;/&gt;&lt;wsp:rsid wsp:val=&quot;00C041A1&quot;/&gt;&lt;wsp:rsid wsp:val=&quot;00C0484D&quot;/&gt;&lt;wsp:rsid wsp:val=&quot;00C04FD4&quot;/&gt;&lt;wsp:rsid wsp:val=&quot;00C050B4&quot;/&gt;&lt;wsp:rsid wsp:val=&quot;00C05532&quot;/&gt;&lt;wsp:rsid wsp:val=&quot;00C06046&quot;/&gt;&lt;wsp:rsid wsp:val=&quot;00C061D8&quot;/&gt;&lt;wsp:rsid wsp:val=&quot;00C06D5E&quot;/&gt;&lt;wsp:rsid wsp:val=&quot;00C07551&quot;/&gt;&lt;wsp:rsid wsp:val=&quot;00C07AB7&quot;/&gt;&lt;wsp:rsid wsp:val=&quot;00C07D8A&quot;/&gt;&lt;wsp:rsid wsp:val=&quot;00C10619&quot;/&gt;&lt;wsp:rsid wsp:val=&quot;00C10C51&quot;/&gt;&lt;wsp:rsid wsp:val=&quot;00C10C7E&quot;/&gt;&lt;wsp:rsid wsp:val=&quot;00C118D5&quot;/&gt;&lt;wsp:rsid wsp:val=&quot;00C1219E&quot;/&gt;&lt;wsp:rsid wsp:val=&quot;00C1277F&quot;/&gt;&lt;wsp:rsid wsp:val=&quot;00C12F7C&quot;/&gt;&lt;wsp:rsid wsp:val=&quot;00C135C1&quot;/&gt;&lt;wsp:rsid wsp:val=&quot;00C13FA3&quot;/&gt;&lt;wsp:rsid wsp:val=&quot;00C13FB0&quot;/&gt;&lt;wsp:rsid wsp:val=&quot;00C14788&quot;/&gt;&lt;wsp:rsid wsp:val=&quot;00C1489E&quot;/&gt;&lt;wsp:rsid wsp:val=&quot;00C148C8&quot;/&gt;&lt;wsp:rsid wsp:val=&quot;00C14AA0&quot;/&gt;&lt;wsp:rsid wsp:val=&quot;00C14CB4&quot;/&gt;&lt;wsp:rsid wsp:val=&quot;00C1532A&quot;/&gt;&lt;wsp:rsid wsp:val=&quot;00C15F65&quot;/&gt;&lt;wsp:rsid wsp:val=&quot;00C163D4&quot;/&gt;&lt;wsp:rsid wsp:val=&quot;00C1682A&quot;/&gt;&lt;wsp:rsid wsp:val=&quot;00C16E5D&quot;/&gt;&lt;wsp:rsid wsp:val=&quot;00C16F9D&quot;/&gt;&lt;wsp:rsid wsp:val=&quot;00C172FF&quot;/&gt;&lt;wsp:rsid wsp:val=&quot;00C2049A&quot;/&gt;&lt;wsp:rsid wsp:val=&quot;00C206D7&quot;/&gt;&lt;wsp:rsid wsp:val=&quot;00C209F1&quot;/&gt;&lt;wsp:rsid wsp:val=&quot;00C20A8F&quot;/&gt;&lt;wsp:rsid wsp:val=&quot;00C20FB8&quot;/&gt;&lt;wsp:rsid wsp:val=&quot;00C211BB&quot;/&gt;&lt;wsp:rsid wsp:val=&quot;00C21C2D&quot;/&gt;&lt;wsp:rsid wsp:val=&quot;00C21CA4&quot;/&gt;&lt;wsp:rsid wsp:val=&quot;00C21D61&quot;/&gt;&lt;wsp:rsid wsp:val=&quot;00C225DB&quot;/&gt;&lt;wsp:rsid wsp:val=&quot;00C226A0&quot;/&gt;&lt;wsp:rsid wsp:val=&quot;00C226C5&quot;/&gt;&lt;wsp:rsid wsp:val=&quot;00C23755&quot;/&gt;&lt;wsp:rsid wsp:val=&quot;00C2376C&quot;/&gt;&lt;wsp:rsid wsp:val=&quot;00C23B19&quot;/&gt;&lt;wsp:rsid wsp:val=&quot;00C2400B&quot;/&gt;&lt;wsp:rsid wsp:val=&quot;00C240C2&quot;/&gt;&lt;wsp:rsid wsp:val=&quot;00C247D9&quot;/&gt;&lt;wsp:rsid wsp:val=&quot;00C24994&quot;/&gt;&lt;wsp:rsid wsp:val=&quot;00C24E1C&quot;/&gt;&lt;wsp:rsid wsp:val=&quot;00C252D8&quot;/&gt;&lt;wsp:rsid wsp:val=&quot;00C254C0&quot;/&gt;&lt;wsp:rsid wsp:val=&quot;00C255D5&quot;/&gt;&lt;wsp:rsid wsp:val=&quot;00C25B77&quot;/&gt;&lt;wsp:rsid wsp:val=&quot;00C261C8&quot;/&gt;&lt;wsp:rsid wsp:val=&quot;00C265B1&quot;/&gt;&lt;wsp:rsid wsp:val=&quot;00C26E89&quot;/&gt;&lt;wsp:rsid wsp:val=&quot;00C26F39&quot;/&gt;&lt;wsp:rsid wsp:val=&quot;00C3014B&quot;/&gt;&lt;wsp:rsid wsp:val=&quot;00C3034F&quot;/&gt;&lt;wsp:rsid wsp:val=&quot;00C30688&quot;/&gt;&lt;wsp:rsid wsp:val=&quot;00C30F16&quot;/&gt;&lt;wsp:rsid wsp:val=&quot;00C32014&quot;/&gt;&lt;wsp:rsid wsp:val=&quot;00C32114&quot;/&gt;&lt;wsp:rsid wsp:val=&quot;00C321EB&quot;/&gt;&lt;wsp:rsid wsp:val=&quot;00C323F8&quot;/&gt;&lt;wsp:rsid wsp:val=&quot;00C32D04&quot;/&gt;&lt;wsp:rsid wsp:val=&quot;00C33282&quot;/&gt;&lt;wsp:rsid wsp:val=&quot;00C3362B&quot;/&gt;&lt;wsp:rsid wsp:val=&quot;00C34235&quot;/&gt;&lt;wsp:rsid wsp:val=&quot;00C34321&quot;/&gt;&lt;wsp:rsid wsp:val=&quot;00C347EF&quot;/&gt;&lt;wsp:rsid wsp:val=&quot;00C34F90&quot;/&gt;&lt;wsp:rsid wsp:val=&quot;00C3557A&quot;/&gt;&lt;wsp:rsid wsp:val=&quot;00C35C3E&quot;/&gt;&lt;wsp:rsid wsp:val=&quot;00C364B1&quot;/&gt;&lt;wsp:rsid wsp:val=&quot;00C36C41&quot;/&gt;&lt;wsp:rsid wsp:val=&quot;00C3751B&quot;/&gt;&lt;wsp:rsid wsp:val=&quot;00C37BF3&quot;/&gt;&lt;wsp:rsid wsp:val=&quot;00C37DFE&quot;/&gt;&lt;wsp:rsid wsp:val=&quot;00C40829&quot;/&gt;&lt;wsp:rsid wsp:val=&quot;00C423C9&quot;/&gt;&lt;wsp:rsid wsp:val=&quot;00C42525&quot;/&gt;&lt;wsp:rsid wsp:val=&quot;00C42681&quot;/&gt;&lt;wsp:rsid wsp:val=&quot;00C42B67&quot;/&gt;&lt;wsp:rsid wsp:val=&quot;00C43709&quot;/&gt;&lt;wsp:rsid wsp:val=&quot;00C43BC5&quot;/&gt;&lt;wsp:rsid wsp:val=&quot;00C4455B&quot;/&gt;&lt;wsp:rsid wsp:val=&quot;00C44D20&quot;/&gt;&lt;wsp:rsid wsp:val=&quot;00C45431&quot;/&gt;&lt;wsp:rsid wsp:val=&quot;00C45952&quot;/&gt;&lt;wsp:rsid wsp:val=&quot;00C45B93&quot;/&gt;&lt;wsp:rsid wsp:val=&quot;00C45FFE&quot;/&gt;&lt;wsp:rsid wsp:val=&quot;00C466B0&quot;/&gt;&lt;wsp:rsid wsp:val=&quot;00C46A5D&quot;/&gt;&lt;wsp:rsid wsp:val=&quot;00C46CC8&quot;/&gt;&lt;wsp:rsid wsp:val=&quot;00C47DE5&quot;/&gt;&lt;wsp:rsid wsp:val=&quot;00C5003E&quot;/&gt;&lt;wsp:rsid wsp:val=&quot;00C50486&quot;/&gt;&lt;wsp:rsid wsp:val=&quot;00C50C10&quot;/&gt;&lt;wsp:rsid wsp:val=&quot;00C5125E&quot;/&gt;&lt;wsp:rsid wsp:val=&quot;00C51D0C&quot;/&gt;&lt;wsp:rsid wsp:val=&quot;00C52413&quot;/&gt;&lt;wsp:rsid wsp:val=&quot;00C52712&quot;/&gt;&lt;wsp:rsid wsp:val=&quot;00C52C6A&quot;/&gt;&lt;wsp:rsid wsp:val=&quot;00C53ABE&quot;/&gt;&lt;wsp:rsid wsp:val=&quot;00C53EFB&quot;/&gt;&lt;wsp:rsid wsp:val=&quot;00C54DC6&quot;/&gt;&lt;wsp:rsid wsp:val=&quot;00C55184&quot;/&gt;&lt;wsp:rsid wsp:val=&quot;00C55269&quot;/&gt;&lt;wsp:rsid wsp:val=&quot;00C559FD&quot;/&gt;&lt;wsp:rsid wsp:val=&quot;00C55DB6&quot;/&gt;&lt;wsp:rsid wsp:val=&quot;00C55F89&quot;/&gt;&lt;wsp:rsid wsp:val=&quot;00C5603A&quot;/&gt;&lt;wsp:rsid wsp:val=&quot;00C56833&quot;/&gt;&lt;wsp:rsid wsp:val=&quot;00C56E53&quot;/&gt;&lt;wsp:rsid wsp:val=&quot;00C57308&quot;/&gt;&lt;wsp:rsid wsp:val=&quot;00C57470&quot;/&gt;&lt;wsp:rsid wsp:val=&quot;00C576AE&quot;/&gt;&lt;wsp:rsid wsp:val=&quot;00C579A5&quot;/&gt;&lt;wsp:rsid wsp:val=&quot;00C57E9A&quot;/&gt;&lt;wsp:rsid wsp:val=&quot;00C6009E&quot;/&gt;&lt;wsp:rsid wsp:val=&quot;00C60225&quot;/&gt;&lt;wsp:rsid wsp:val=&quot;00C60778&quot;/&gt;&lt;wsp:rsid wsp:val=&quot;00C608D9&quot;/&gt;&lt;wsp:rsid wsp:val=&quot;00C60ABD&quot;/&gt;&lt;wsp:rsid wsp:val=&quot;00C60AC9&quot;/&gt;&lt;wsp:rsid wsp:val=&quot;00C6124D&quot;/&gt;&lt;wsp:rsid wsp:val=&quot;00C61BD1&quot;/&gt;&lt;wsp:rsid wsp:val=&quot;00C62B17&quot;/&gt;&lt;wsp:rsid wsp:val=&quot;00C63168&quot;/&gt;&lt;wsp:rsid wsp:val=&quot;00C6325B&quot;/&gt;&lt;wsp:rsid wsp:val=&quot;00C63339&quot;/&gt;&lt;wsp:rsid wsp:val=&quot;00C634B1&quot;/&gt;&lt;wsp:rsid wsp:val=&quot;00C64A1A&quot;/&gt;&lt;wsp:rsid wsp:val=&quot;00C65E32&quot;/&gt;&lt;wsp:rsid wsp:val=&quot;00C66075&quot;/&gt;&lt;wsp:rsid wsp:val=&quot;00C669E0&quot;/&gt;&lt;wsp:rsid wsp:val=&quot;00C672DF&quot;/&gt;&lt;wsp:rsid wsp:val=&quot;00C677F7&quot;/&gt;&lt;wsp:rsid wsp:val=&quot;00C6783B&quot;/&gt;&lt;wsp:rsid wsp:val=&quot;00C67F32&quot;/&gt;&lt;wsp:rsid wsp:val=&quot;00C67FD1&quot;/&gt;&lt;wsp:rsid wsp:val=&quot;00C701AD&quot;/&gt;&lt;wsp:rsid wsp:val=&quot;00C701B9&quot;/&gt;&lt;wsp:rsid wsp:val=&quot;00C70734&quot;/&gt;&lt;wsp:rsid wsp:val=&quot;00C70C0D&quot;/&gt;&lt;wsp:rsid wsp:val=&quot;00C71BDC&quot;/&gt;&lt;wsp:rsid wsp:val=&quot;00C71C7C&quot;/&gt;&lt;wsp:rsid wsp:val=&quot;00C721AE&quot;/&gt;&lt;wsp:rsid wsp:val=&quot;00C723B8&quot;/&gt;&lt;wsp:rsid wsp:val=&quot;00C72B3C&quot;/&gt;&lt;wsp:rsid wsp:val=&quot;00C72C58&quot;/&gt;&lt;wsp:rsid wsp:val=&quot;00C73032&quot;/&gt;&lt;wsp:rsid wsp:val=&quot;00C730BD&quot;/&gt;&lt;wsp:rsid wsp:val=&quot;00C73B22&quot;/&gt;&lt;wsp:rsid wsp:val=&quot;00C73E9A&quot;/&gt;&lt;wsp:rsid wsp:val=&quot;00C7403E&quot;/&gt;&lt;wsp:rsid wsp:val=&quot;00C7475D&quot;/&gt;&lt;wsp:rsid wsp:val=&quot;00C7494F&quot;/&gt;&lt;wsp:rsid wsp:val=&quot;00C74AEF&quot;/&gt;&lt;wsp:rsid wsp:val=&quot;00C74C0E&quot;/&gt;&lt;wsp:rsid wsp:val=&quot;00C75ED9&quot;/&gt;&lt;wsp:rsid wsp:val=&quot;00C761C1&quot;/&gt;&lt;wsp:rsid wsp:val=&quot;00C766A4&quot;/&gt;&lt;wsp:rsid wsp:val=&quot;00C76A95&quot;/&gt;&lt;wsp:rsid wsp:val=&quot;00C76CFC&quot;/&gt;&lt;wsp:rsid wsp:val=&quot;00C77CFC&quot;/&gt;&lt;wsp:rsid wsp:val=&quot;00C77F34&quot;/&gt;&lt;wsp:rsid wsp:val=&quot;00C803CF&quot;/&gt;&lt;wsp:rsid wsp:val=&quot;00C80C53&quot;/&gt;&lt;wsp:rsid wsp:val=&quot;00C80ED4&quot;/&gt;&lt;wsp:rsid wsp:val=&quot;00C81CF9&quot;/&gt;&lt;wsp:rsid wsp:val=&quot;00C8224C&quot;/&gt;&lt;wsp:rsid wsp:val=&quot;00C8230A&quot;/&gt;&lt;wsp:rsid wsp:val=&quot;00C829AC&quot;/&gt;&lt;wsp:rsid wsp:val=&quot;00C83458&quot;/&gt;&lt;wsp:rsid wsp:val=&quot;00C83DFB&quot;/&gt;&lt;wsp:rsid wsp:val=&quot;00C83E56&quot;/&gt;&lt;wsp:rsid wsp:val=&quot;00C84282&quot;/&gt;&lt;wsp:rsid wsp:val=&quot;00C84B5E&quot;/&gt;&lt;wsp:rsid wsp:val=&quot;00C84E0B&quot;/&gt;&lt;wsp:rsid wsp:val=&quot;00C84EBB&quot;/&gt;&lt;wsp:rsid wsp:val=&quot;00C850FA&quot;/&gt;&lt;wsp:rsid wsp:val=&quot;00C859DC&quot;/&gt;&lt;wsp:rsid wsp:val=&quot;00C8639C&quot;/&gt;&lt;wsp:rsid wsp:val=&quot;00C8690D&quot;/&gt;&lt;wsp:rsid wsp:val=&quot;00C86A8E&quot;/&gt;&lt;wsp:rsid wsp:val=&quot;00C86D29&quot;/&gt;&lt;wsp:rsid wsp:val=&quot;00C87836&quot;/&gt;&lt;wsp:rsid wsp:val=&quot;00C879A6&quot;/&gt;&lt;wsp:rsid wsp:val=&quot;00C87ABA&quot;/&gt;&lt;wsp:rsid wsp:val=&quot;00C87DC7&quot;/&gt;&lt;wsp:rsid wsp:val=&quot;00C908CF&quot;/&gt;&lt;wsp:rsid wsp:val=&quot;00C90948&quot;/&gt;&lt;wsp:rsid wsp:val=&quot;00C90A2F&quot;/&gt;&lt;wsp:rsid wsp:val=&quot;00C9169F&quot;/&gt;&lt;wsp:rsid wsp:val=&quot;00C91728&quot;/&gt;&lt;wsp:rsid wsp:val=&quot;00C9198A&quot;/&gt;&lt;wsp:rsid wsp:val=&quot;00C92AF4&quot;/&gt;&lt;wsp:rsid wsp:val=&quot;00C92AF9&quot;/&gt;&lt;wsp:rsid wsp:val=&quot;00C93430&quot;/&gt;&lt;wsp:rsid wsp:val=&quot;00C935FF&quot;/&gt;&lt;wsp:rsid wsp:val=&quot;00C94D44&quot;/&gt;&lt;wsp:rsid wsp:val=&quot;00C94F99&quot;/&gt;&lt;wsp:rsid wsp:val=&quot;00C9521B&quot;/&gt;&lt;wsp:rsid wsp:val=&quot;00C95C33&quot;/&gt;&lt;wsp:rsid wsp:val=&quot;00C95D1A&quot;/&gt;&lt;wsp:rsid wsp:val=&quot;00C9663D&quot;/&gt;&lt;wsp:rsid wsp:val=&quot;00C96C10&quot;/&gt;&lt;wsp:rsid wsp:val=&quot;00C978FF&quot;/&gt;&lt;wsp:rsid wsp:val=&quot;00C97A39&quot;/&gt;&lt;wsp:rsid wsp:val=&quot;00C97A48&quot;/&gt;&lt;wsp:rsid wsp:val=&quot;00C97DFB&quot;/&gt;&lt;wsp:rsid wsp:val=&quot;00CA03A0&quot;/&gt;&lt;wsp:rsid wsp:val=&quot;00CA064C&quot;/&gt;&lt;wsp:rsid wsp:val=&quot;00CA09B5&quot;/&gt;&lt;wsp:rsid wsp:val=&quot;00CA134D&quot;/&gt;&lt;wsp:rsid wsp:val=&quot;00CA146D&quot;/&gt;&lt;wsp:rsid wsp:val=&quot;00CA16AC&quot;/&gt;&lt;wsp:rsid wsp:val=&quot;00CA16CB&quot;/&gt;&lt;wsp:rsid wsp:val=&quot;00CA1752&quot;/&gt;&lt;wsp:rsid wsp:val=&quot;00CA1C79&quot;/&gt;&lt;wsp:rsid wsp:val=&quot;00CA2260&quot;/&gt;&lt;wsp:rsid wsp:val=&quot;00CA2FA2&quot;/&gt;&lt;wsp:rsid wsp:val=&quot;00CA327C&quot;/&gt;&lt;wsp:rsid wsp:val=&quot;00CA347B&quot;/&gt;&lt;wsp:rsid wsp:val=&quot;00CA372D&quot;/&gt;&lt;wsp:rsid wsp:val=&quot;00CA3B71&quot;/&gt;&lt;wsp:rsid wsp:val=&quot;00CA40E2&quot;/&gt;&lt;wsp:rsid wsp:val=&quot;00CA4250&quot;/&gt;&lt;wsp:rsid wsp:val=&quot;00CA4C36&quot;/&gt;&lt;wsp:rsid wsp:val=&quot;00CA4C50&quot;/&gt;&lt;wsp:rsid wsp:val=&quot;00CA4FDE&quot;/&gt;&lt;wsp:rsid wsp:val=&quot;00CA51BA&quot;/&gt;&lt;wsp:rsid wsp:val=&quot;00CA54F6&quot;/&gt;&lt;wsp:rsid wsp:val=&quot;00CA585B&quot;/&gt;&lt;wsp:rsid wsp:val=&quot;00CA5C81&quot;/&gt;&lt;wsp:rsid wsp:val=&quot;00CA5CB5&quot;/&gt;&lt;wsp:rsid wsp:val=&quot;00CA5DB8&quot;/&gt;&lt;wsp:rsid wsp:val=&quot;00CA5E99&quot;/&gt;&lt;wsp:rsid wsp:val=&quot;00CA61EB&quot;/&gt;&lt;wsp:rsid wsp:val=&quot;00CA67A7&quot;/&gt;&lt;wsp:rsid wsp:val=&quot;00CA6DFB&quot;/&gt;&lt;wsp:rsid wsp:val=&quot;00CA7885&quot;/&gt;&lt;wsp:rsid wsp:val=&quot;00CA7CC7&quot;/&gt;&lt;wsp:rsid wsp:val=&quot;00CB03AF&quot;/&gt;&lt;wsp:rsid wsp:val=&quot;00CB1338&quot;/&gt;&lt;wsp:rsid wsp:val=&quot;00CB171D&quot;/&gt;&lt;wsp:rsid wsp:val=&quot;00CB1B29&quot;/&gt;&lt;wsp:rsid wsp:val=&quot;00CB1E67&quot;/&gt;&lt;wsp:rsid wsp:val=&quot;00CB222B&quot;/&gt;&lt;wsp:rsid wsp:val=&quot;00CB2837&quot;/&gt;&lt;wsp:rsid wsp:val=&quot;00CB31FF&quot;/&gt;&lt;wsp:rsid wsp:val=&quot;00CB4793&quot;/&gt;&lt;wsp:rsid wsp:val=&quot;00CB4819&quot;/&gt;&lt;wsp:rsid wsp:val=&quot;00CB4A1B&quot;/&gt;&lt;wsp:rsid wsp:val=&quot;00CB4C82&quot;/&gt;&lt;wsp:rsid wsp:val=&quot;00CB4EA2&quot;/&gt;&lt;wsp:rsid wsp:val=&quot;00CB531D&quot;/&gt;&lt;wsp:rsid wsp:val=&quot;00CB5557&quot;/&gt;&lt;wsp:rsid wsp:val=&quot;00CB581A&quot;/&gt;&lt;wsp:rsid wsp:val=&quot;00CB5AD5&quot;/&gt;&lt;wsp:rsid wsp:val=&quot;00CB5B94&quot;/&gt;&lt;wsp:rsid wsp:val=&quot;00CB616E&quot;/&gt;&lt;wsp:rsid wsp:val=&quot;00CB6AA2&quot;/&gt;&lt;wsp:rsid wsp:val=&quot;00CB6B45&quot;/&gt;&lt;wsp:rsid wsp:val=&quot;00CB6C72&quot;/&gt;&lt;wsp:rsid wsp:val=&quot;00CB701C&quot;/&gt;&lt;wsp:rsid wsp:val=&quot;00CB7306&quot;/&gt;&lt;wsp:rsid wsp:val=&quot;00CC03A7&quot;/&gt;&lt;wsp:rsid wsp:val=&quot;00CC043A&quot;/&gt;&lt;wsp:rsid wsp:val=&quot;00CC04F7&quot;/&gt;&lt;wsp:rsid wsp:val=&quot;00CC08E7&quot;/&gt;&lt;wsp:rsid wsp:val=&quot;00CC1095&quot;/&gt;&lt;wsp:rsid wsp:val=&quot;00CC1634&quot;/&gt;&lt;wsp:rsid wsp:val=&quot;00CC1CFE&quot;/&gt;&lt;wsp:rsid wsp:val=&quot;00CC2186&quot;/&gt;&lt;wsp:rsid wsp:val=&quot;00CC237B&quot;/&gt;&lt;wsp:rsid wsp:val=&quot;00CC2550&quot;/&gt;&lt;wsp:rsid wsp:val=&quot;00CC2E7E&quot;/&gt;&lt;wsp:rsid wsp:val=&quot;00CC2E9A&quot;/&gt;&lt;wsp:rsid wsp:val=&quot;00CC2FB1&quot;/&gt;&lt;wsp:rsid wsp:val=&quot;00CC358C&quot;/&gt;&lt;wsp:rsid wsp:val=&quot;00CC3F06&quot;/&gt;&lt;wsp:rsid wsp:val=&quot;00CC43D3&quot;/&gt;&lt;wsp:rsid wsp:val=&quot;00CC47B2&quot;/&gt;&lt;wsp:rsid wsp:val=&quot;00CC4A0E&quot;/&gt;&lt;wsp:rsid wsp:val=&quot;00CC51CA&quot;/&gt;&lt;wsp:rsid wsp:val=&quot;00CC5CE1&quot;/&gt;&lt;wsp:rsid wsp:val=&quot;00CC5E65&quot;/&gt;&lt;wsp:rsid wsp:val=&quot;00CC62AB&quot;/&gt;&lt;wsp:rsid wsp:val=&quot;00CC6CD5&quot;/&gt;&lt;wsp:rsid wsp:val=&quot;00CC72C1&quot;/&gt;&lt;wsp:rsid wsp:val=&quot;00CC7660&quot;/&gt;&lt;wsp:rsid wsp:val=&quot;00CD0435&quot;/&gt;&lt;wsp:rsid wsp:val=&quot;00CD0867&quot;/&gt;&lt;wsp:rsid wsp:val=&quot;00CD0BC9&quot;/&gt;&lt;wsp:rsid wsp:val=&quot;00CD146F&quot;/&gt;&lt;wsp:rsid wsp:val=&quot;00CD1E18&quot;/&gt;&lt;wsp:rsid wsp:val=&quot;00CD1F5A&quot;/&gt;&lt;wsp:rsid wsp:val=&quot;00CD1FC7&quot;/&gt;&lt;wsp:rsid wsp:val=&quot;00CD2198&quot;/&gt;&lt;wsp:rsid wsp:val=&quot;00CD230E&quot;/&gt;&lt;wsp:rsid wsp:val=&quot;00CD26A6&quot;/&gt;&lt;wsp:rsid wsp:val=&quot;00CD285E&quot;/&gt;&lt;wsp:rsid wsp:val=&quot;00CD2B07&quot;/&gt;&lt;wsp:rsid wsp:val=&quot;00CD36F5&quot;/&gt;&lt;wsp:rsid wsp:val=&quot;00CD3D78&quot;/&gt;&lt;wsp:rsid wsp:val=&quot;00CD43D9&quot;/&gt;&lt;wsp:rsid wsp:val=&quot;00CD444A&quot;/&gt;&lt;wsp:rsid wsp:val=&quot;00CD4BD5&quot;/&gt;&lt;wsp:rsid wsp:val=&quot;00CD56AE&quot;/&gt;&lt;wsp:rsid wsp:val=&quot;00CD5B3E&quot;/&gt;&lt;wsp:rsid wsp:val=&quot;00CD6085&quot;/&gt;&lt;wsp:rsid wsp:val=&quot;00CD684D&quot;/&gt;&lt;wsp:rsid wsp:val=&quot;00CD6C1C&quot;/&gt;&lt;wsp:rsid wsp:val=&quot;00CD6C4E&quot;/&gt;&lt;wsp:rsid wsp:val=&quot;00CD79D9&quot;/&gt;&lt;wsp:rsid wsp:val=&quot;00CE04FC&quot;/&gt;&lt;wsp:rsid wsp:val=&quot;00CE089D&quot;/&gt;&lt;wsp:rsid wsp:val=&quot;00CE0BE2&quot;/&gt;&lt;wsp:rsid wsp:val=&quot;00CE0EFC&quot;/&gt;&lt;wsp:rsid wsp:val=&quot;00CE1400&quot;/&gt;&lt;wsp:rsid wsp:val=&quot;00CE19B0&quot;/&gt;&lt;wsp:rsid wsp:val=&quot;00CE1D65&quot;/&gt;&lt;wsp:rsid wsp:val=&quot;00CE1FA4&quot;/&gt;&lt;wsp:rsid wsp:val=&quot;00CE2880&quot;/&gt;&lt;wsp:rsid wsp:val=&quot;00CE317D&quot;/&gt;&lt;wsp:rsid wsp:val=&quot;00CE3E8B&quot;/&gt;&lt;wsp:rsid wsp:val=&quot;00CE4455&quot;/&gt;&lt;wsp:rsid wsp:val=&quot;00CE5127&quot;/&gt;&lt;wsp:rsid wsp:val=&quot;00CE5275&quot;/&gt;&lt;wsp:rsid wsp:val=&quot;00CE5599&quot;/&gt;&lt;wsp:rsid wsp:val=&quot;00CE5854&quot;/&gt;&lt;wsp:rsid wsp:val=&quot;00CE5A1D&quot;/&gt;&lt;wsp:rsid wsp:val=&quot;00CE5C95&quot;/&gt;&lt;wsp:rsid wsp:val=&quot;00CE65D3&quot;/&gt;&lt;wsp:rsid wsp:val=&quot;00CE65DB&quot;/&gt;&lt;wsp:rsid wsp:val=&quot;00CE6D8D&quot;/&gt;&lt;wsp:rsid wsp:val=&quot;00CE74FB&quot;/&gt;&lt;wsp:rsid wsp:val=&quot;00CE7E52&quot;/&gt;&lt;wsp:rsid wsp:val=&quot;00CE7E70&quot;/&gt;&lt;wsp:rsid wsp:val=&quot;00CF0343&quot;/&gt;&lt;wsp:rsid wsp:val=&quot;00CF08EE&quot;/&gt;&lt;wsp:rsid wsp:val=&quot;00CF1220&quot;/&gt;&lt;wsp:rsid wsp:val=&quot;00CF12C0&quot;/&gt;&lt;wsp:rsid wsp:val=&quot;00CF17FB&quot;/&gt;&lt;wsp:rsid wsp:val=&quot;00CF19A3&quot;/&gt;&lt;wsp:rsid wsp:val=&quot;00CF1E12&quot;/&gt;&lt;wsp:rsid wsp:val=&quot;00CF208B&quot;/&gt;&lt;wsp:rsid wsp:val=&quot;00CF2230&quot;/&gt;&lt;wsp:rsid wsp:val=&quot;00CF2FF2&quot;/&gt;&lt;wsp:rsid wsp:val=&quot;00CF3091&quot;/&gt;&lt;wsp:rsid wsp:val=&quot;00CF30EF&quot;/&gt;&lt;wsp:rsid wsp:val=&quot;00CF3165&quot;/&gt;&lt;wsp:rsid wsp:val=&quot;00CF31EC&quot;/&gt;&lt;wsp:rsid wsp:val=&quot;00CF33CD&quot;/&gt;&lt;wsp:rsid wsp:val=&quot;00CF3819&quot;/&gt;&lt;wsp:rsid wsp:val=&quot;00CF38B1&quot;/&gt;&lt;wsp:rsid wsp:val=&quot;00CF3EBA&quot;/&gt;&lt;wsp:rsid wsp:val=&quot;00CF3F46&quot;/&gt;&lt;wsp:rsid wsp:val=&quot;00CF46CA&quot;/&gt;&lt;wsp:rsid wsp:val=&quot;00CF4CB6&quot;/&gt;&lt;wsp:rsid wsp:val=&quot;00CF4FDA&quot;/&gt;&lt;wsp:rsid wsp:val=&quot;00CF5D3F&quot;/&gt;&lt;wsp:rsid wsp:val=&quot;00CF6EF1&quot;/&gt;&lt;wsp:rsid wsp:val=&quot;00D00213&quot;/&gt;&lt;wsp:rsid wsp:val=&quot;00D0032D&quot;/&gt;&lt;wsp:rsid wsp:val=&quot;00D00C8E&quot;/&gt;&lt;wsp:rsid wsp:val=&quot;00D00FAA&quot;/&gt;&lt;wsp:rsid wsp:val=&quot;00D01D01&quot;/&gt;&lt;wsp:rsid wsp:val=&quot;00D028F0&quot;/&gt;&lt;wsp:rsid wsp:val=&quot;00D02F12&quot;/&gt;&lt;wsp:rsid wsp:val=&quot;00D0369A&quot;/&gt;&lt;wsp:rsid wsp:val=&quot;00D03B59&quot;/&gt;&lt;wsp:rsid wsp:val=&quot;00D03BBC&quot;/&gt;&lt;wsp:rsid wsp:val=&quot;00D03F39&quot;/&gt;&lt;wsp:rsid wsp:val=&quot;00D03F86&quot;/&gt;&lt;wsp:rsid wsp:val=&quot;00D0429F&quot;/&gt;&lt;wsp:rsid wsp:val=&quot;00D04858&quot;/&gt;&lt;wsp:rsid wsp:val=&quot;00D06632&quot;/&gt;&lt;wsp:rsid wsp:val=&quot;00D0674B&quot;/&gt;&lt;wsp:rsid wsp:val=&quot;00D06CDC&quot;/&gt;&lt;wsp:rsid wsp:val=&quot;00D06FAD&quot;/&gt;&lt;wsp:rsid wsp:val=&quot;00D0707D&quot;/&gt;&lt;wsp:rsid wsp:val=&quot;00D071D8&quot;/&gt;&lt;wsp:rsid wsp:val=&quot;00D07622&quot;/&gt;&lt;wsp:rsid wsp:val=&quot;00D076BA&quot;/&gt;&lt;wsp:rsid wsp:val=&quot;00D07B04&quot;/&gt;&lt;wsp:rsid wsp:val=&quot;00D07EBE&quot;/&gt;&lt;wsp:rsid wsp:val=&quot;00D105A3&quot;/&gt;&lt;wsp:rsid wsp:val=&quot;00D10852&quot;/&gt;&lt;wsp:rsid wsp:val=&quot;00D10D64&quot;/&gt;&lt;wsp:rsid wsp:val=&quot;00D10EF7&quot;/&gt;&lt;wsp:rsid wsp:val=&quot;00D1123F&quot;/&gt;&lt;wsp:rsid wsp:val=&quot;00D114F8&quot;/&gt;&lt;wsp:rsid wsp:val=&quot;00D11584&quot;/&gt;&lt;wsp:rsid wsp:val=&quot;00D11856&quot;/&gt;&lt;wsp:rsid wsp:val=&quot;00D11C1A&quot;/&gt;&lt;wsp:rsid wsp:val=&quot;00D11C98&quot;/&gt;&lt;wsp:rsid wsp:val=&quot;00D1243A&quot;/&gt;&lt;wsp:rsid wsp:val=&quot;00D12CE3&quot;/&gt;&lt;wsp:rsid wsp:val=&quot;00D12D9E&quot;/&gt;&lt;wsp:rsid wsp:val=&quot;00D12ECA&quot;/&gt;&lt;wsp:rsid wsp:val=&quot;00D1367A&quot;/&gt;&lt;wsp:rsid wsp:val=&quot;00D13EC1&quot;/&gt;&lt;wsp:rsid wsp:val=&quot;00D14079&quot;/&gt;&lt;wsp:rsid wsp:val=&quot;00D14141&quot;/&gt;&lt;wsp:rsid wsp:val=&quot;00D1427B&quot;/&gt;&lt;wsp:rsid wsp:val=&quot;00D147EC&quot;/&gt;&lt;wsp:rsid wsp:val=&quot;00D14EA4&quot;/&gt;&lt;wsp:rsid wsp:val=&quot;00D1501E&quot;/&gt;&lt;wsp:rsid wsp:val=&quot;00D153EB&quot;/&gt;&lt;wsp:rsid wsp:val=&quot;00D154A1&quot;/&gt;&lt;wsp:rsid wsp:val=&quot;00D16013&quot;/&gt;&lt;wsp:rsid wsp:val=&quot;00D16187&quot;/&gt;&lt;wsp:rsid wsp:val=&quot;00D16350&quot;/&gt;&lt;wsp:rsid wsp:val=&quot;00D1683C&quot;/&gt;&lt;wsp:rsid wsp:val=&quot;00D16C6A&quot;/&gt;&lt;wsp:rsid wsp:val=&quot;00D16DEA&quot;/&gt;&lt;wsp:rsid wsp:val=&quot;00D17039&quot;/&gt;&lt;wsp:rsid wsp:val=&quot;00D17520&quot;/&gt;&lt;wsp:rsid wsp:val=&quot;00D175EC&quot;/&gt;&lt;wsp:rsid wsp:val=&quot;00D20034&quot;/&gt;&lt;wsp:rsid wsp:val=&quot;00D20B89&quot;/&gt;&lt;wsp:rsid wsp:val=&quot;00D20EC2&quot;/&gt;&lt;wsp:rsid wsp:val=&quot;00D210A7&quot;/&gt;&lt;wsp:rsid wsp:val=&quot;00D21391&quot;/&gt;&lt;wsp:rsid wsp:val=&quot;00D21587&quot;/&gt;&lt;wsp:rsid wsp:val=&quot;00D21785&quot;/&gt;&lt;wsp:rsid wsp:val=&quot;00D21ADD&quot;/&gt;&lt;wsp:rsid wsp:val=&quot;00D220A9&quot;/&gt;&lt;wsp:rsid wsp:val=&quot;00D22E26&quot;/&gt;&lt;wsp:rsid wsp:val=&quot;00D23AB8&quot;/&gt;&lt;wsp:rsid wsp:val=&quot;00D23D9A&quot;/&gt;&lt;wsp:rsid wsp:val=&quot;00D2454D&quot;/&gt;&lt;wsp:rsid wsp:val=&quot;00D24861&quot;/&gt;&lt;wsp:rsid wsp:val=&quot;00D2529E&quot;/&gt;&lt;wsp:rsid wsp:val=&quot;00D26682&quot;/&gt;&lt;wsp:rsid wsp:val=&quot;00D26E9D&quot;/&gt;&lt;wsp:rsid wsp:val=&quot;00D2727A&quot;/&gt;&lt;wsp:rsid wsp:val=&quot;00D2794C&quot;/&gt;&lt;wsp:rsid wsp:val=&quot;00D30375&quot;/&gt;&lt;wsp:rsid wsp:val=&quot;00D314D4&quot;/&gt;&lt;wsp:rsid wsp:val=&quot;00D318E5&quot;/&gt;&lt;wsp:rsid wsp:val=&quot;00D3208D&quot;/&gt;&lt;wsp:rsid wsp:val=&quot;00D3247F&quot;/&gt;&lt;wsp:rsid wsp:val=&quot;00D33A40&quot;/&gt;&lt;wsp:rsid wsp:val=&quot;00D3420A&quot;/&gt;&lt;wsp:rsid wsp:val=&quot;00D34F3A&quot;/&gt;&lt;wsp:rsid wsp:val=&quot;00D3513E&quot;/&gt;&lt;wsp:rsid wsp:val=&quot;00D35AFC&quot;/&gt;&lt;wsp:rsid wsp:val=&quot;00D35B3D&quot;/&gt;&lt;wsp:rsid wsp:val=&quot;00D35E45&quot;/&gt;&lt;wsp:rsid wsp:val=&quot;00D3699F&quot;/&gt;&lt;wsp:rsid wsp:val=&quot;00D369A3&quot;/&gt;&lt;wsp:rsid wsp:val=&quot;00D369F4&quot;/&gt;&lt;wsp:rsid wsp:val=&quot;00D36BB1&quot;/&gt;&lt;wsp:rsid wsp:val=&quot;00D37B09&quot;/&gt;&lt;wsp:rsid wsp:val=&quot;00D40943&quot;/&gt;&lt;wsp:rsid wsp:val=&quot;00D40A23&quot;/&gt;&lt;wsp:rsid wsp:val=&quot;00D40FA2&quot;/&gt;&lt;wsp:rsid wsp:val=&quot;00D40FCB&quot;/&gt;&lt;wsp:rsid wsp:val=&quot;00D4111E&quot;/&gt;&lt;wsp:rsid wsp:val=&quot;00D415F0&quot;/&gt;&lt;wsp:rsid wsp:val=&quot;00D416A4&quot;/&gt;&lt;wsp:rsid wsp:val=&quot;00D41C55&quot;/&gt;&lt;wsp:rsid wsp:val=&quot;00D420F7&quot;/&gt;&lt;wsp:rsid wsp:val=&quot;00D421F5&quot;/&gt;&lt;wsp:rsid wsp:val=&quot;00D42541&quot;/&gt;&lt;wsp:rsid wsp:val=&quot;00D42AB9&quot;/&gt;&lt;wsp:rsid wsp:val=&quot;00D42CA0&quot;/&gt;&lt;wsp:rsid wsp:val=&quot;00D4306C&quot;/&gt;&lt;wsp:rsid wsp:val=&quot;00D43454&quot;/&gt;&lt;wsp:rsid wsp:val=&quot;00D43733&quot;/&gt;&lt;wsp:rsid wsp:val=&quot;00D44CD4&quot;/&gt;&lt;wsp:rsid wsp:val=&quot;00D45159&quot;/&gt;&lt;wsp:rsid wsp:val=&quot;00D45239&quot;/&gt;&lt;wsp:rsid wsp:val=&quot;00D45657&quot;/&gt;&lt;wsp:rsid wsp:val=&quot;00D45BE4&quot;/&gt;&lt;wsp:rsid wsp:val=&quot;00D46A3C&quot;/&gt;&lt;wsp:rsid wsp:val=&quot;00D46C65&quot;/&gt;&lt;wsp:rsid wsp:val=&quot;00D46FE6&quot;/&gt;&lt;wsp:rsid wsp:val=&quot;00D470FF&quot;/&gt;&lt;wsp:rsid wsp:val=&quot;00D4719E&quot;/&gt;&lt;wsp:rsid wsp:val=&quot;00D471B7&quot;/&gt;&lt;wsp:rsid wsp:val=&quot;00D506FF&quot;/&gt;&lt;wsp:rsid wsp:val=&quot;00D507A8&quot;/&gt;&lt;wsp:rsid wsp:val=&quot;00D50A7C&quot;/&gt;&lt;wsp:rsid wsp:val=&quot;00D50FF5&quot;/&gt;&lt;wsp:rsid wsp:val=&quot;00D51179&quot;/&gt;&lt;wsp:rsid wsp:val=&quot;00D51264&quot;/&gt;&lt;wsp:rsid wsp:val=&quot;00D514FE&quot;/&gt;&lt;wsp:rsid wsp:val=&quot;00D5162B&quot;/&gt;&lt;wsp:rsid wsp:val=&quot;00D516AC&quot;/&gt;&lt;wsp:rsid wsp:val=&quot;00D5193D&quot;/&gt;&lt;wsp:rsid wsp:val=&quot;00D5222A&quot;/&gt;&lt;wsp:rsid wsp:val=&quot;00D52862&quot;/&gt;&lt;wsp:rsid wsp:val=&quot;00D52E46&quot;/&gt;&lt;wsp:rsid wsp:val=&quot;00D532D7&quot;/&gt;&lt;wsp:rsid wsp:val=&quot;00D53444&quot;/&gt;&lt;wsp:rsid wsp:val=&quot;00D550FE&quot;/&gt;&lt;wsp:rsid wsp:val=&quot;00D55263&quot;/&gt;&lt;wsp:rsid wsp:val=&quot;00D55558&quot;/&gt;&lt;wsp:rsid wsp:val=&quot;00D55957&quot;/&gt;&lt;wsp:rsid wsp:val=&quot;00D55F79&quot;/&gt;&lt;wsp:rsid wsp:val=&quot;00D5673C&quot;/&gt;&lt;wsp:rsid wsp:val=&quot;00D57126&quot;/&gt;&lt;wsp:rsid wsp:val=&quot;00D57735&quot;/&gt;&lt;wsp:rsid wsp:val=&quot;00D57851&quot;/&gt;&lt;wsp:rsid wsp:val=&quot;00D57B33&quot;/&gt;&lt;wsp:rsid wsp:val=&quot;00D57E03&quot;/&gt;&lt;wsp:rsid wsp:val=&quot;00D6007E&quot;/&gt;&lt;wsp:rsid wsp:val=&quot;00D602D9&quot;/&gt;&lt;wsp:rsid wsp:val=&quot;00D60D33&quot;/&gt;&lt;wsp:rsid wsp:val=&quot;00D61041&quot;/&gt;&lt;wsp:rsid wsp:val=&quot;00D61C3A&quot;/&gt;&lt;wsp:rsid wsp:val=&quot;00D620BA&quot;/&gt;&lt;wsp:rsid wsp:val=&quot;00D621BB&quot;/&gt;&lt;wsp:rsid wsp:val=&quot;00D621F1&quot;/&gt;&lt;wsp:rsid wsp:val=&quot;00D62530&quot;/&gt;&lt;wsp:rsid wsp:val=&quot;00D629B8&quot;/&gt;&lt;wsp:rsid wsp:val=&quot;00D63A80&quot;/&gt;&lt;wsp:rsid wsp:val=&quot;00D63F19&quot;/&gt;&lt;wsp:rsid wsp:val=&quot;00D64400&quot;/&gt;&lt;wsp:rsid wsp:val=&quot;00D64F3A&quot;/&gt;&lt;wsp:rsid wsp:val=&quot;00D650BD&quot;/&gt;&lt;wsp:rsid wsp:val=&quot;00D65CEF&quot;/&gt;&lt;wsp:rsid wsp:val=&quot;00D66097&quot;/&gt;&lt;wsp:rsid wsp:val=&quot;00D663C2&quot;/&gt;&lt;wsp:rsid wsp:val=&quot;00D66713&quot;/&gt;&lt;wsp:rsid wsp:val=&quot;00D67160&quot;/&gt;&lt;wsp:rsid wsp:val=&quot;00D672E4&quot;/&gt;&lt;wsp:rsid wsp:val=&quot;00D67C03&quot;/&gt;&lt;wsp:rsid wsp:val=&quot;00D67C3F&quot;/&gt;&lt;wsp:rsid wsp:val=&quot;00D67F17&quot;/&gt;&lt;wsp:rsid wsp:val=&quot;00D702F7&quot;/&gt;&lt;wsp:rsid wsp:val=&quot;00D706B9&quot;/&gt;&lt;wsp:rsid wsp:val=&quot;00D709B7&quot;/&gt;&lt;wsp:rsid wsp:val=&quot;00D70CE4&quot;/&gt;&lt;wsp:rsid wsp:val=&quot;00D71410&quot;/&gt;&lt;wsp:rsid wsp:val=&quot;00D71B13&quot;/&gt;&lt;wsp:rsid wsp:val=&quot;00D72C5A&quot;/&gt;&lt;wsp:rsid wsp:val=&quot;00D72C6C&quot;/&gt;&lt;wsp:rsid wsp:val=&quot;00D7317B&quot;/&gt;&lt;wsp:rsid wsp:val=&quot;00D73AF1&quot;/&gt;&lt;wsp:rsid wsp:val=&quot;00D7444F&quot;/&gt;&lt;wsp:rsid wsp:val=&quot;00D75372&quot;/&gt;&lt;wsp:rsid wsp:val=&quot;00D75548&quot;/&gt;&lt;wsp:rsid wsp:val=&quot;00D776F5&quot;/&gt;&lt;wsp:rsid wsp:val=&quot;00D777D1&quot;/&gt;&lt;wsp:rsid wsp:val=&quot;00D77A7F&quot;/&gt;&lt;wsp:rsid wsp:val=&quot;00D80196&quot;/&gt;&lt;wsp:rsid wsp:val=&quot;00D80242&quot;/&gt;&lt;wsp:rsid wsp:val=&quot;00D8079C&quot;/&gt;&lt;wsp:rsid wsp:val=&quot;00D80F7E&quot;/&gt;&lt;wsp:rsid wsp:val=&quot;00D8130E&quot;/&gt;&lt;wsp:rsid wsp:val=&quot;00D81B5E&quot;/&gt;&lt;wsp:rsid wsp:val=&quot;00D81C65&quot;/&gt;&lt;wsp:rsid wsp:val=&quot;00D82084&quot;/&gt;&lt;wsp:rsid wsp:val=&quot;00D821D6&quot;/&gt;&lt;wsp:rsid wsp:val=&quot;00D8272A&quot;/&gt;&lt;wsp:rsid wsp:val=&quot;00D82D01&quot;/&gt;&lt;wsp:rsid wsp:val=&quot;00D833C7&quot;/&gt;&lt;wsp:rsid wsp:val=&quot;00D834AB&quot;/&gt;&lt;wsp:rsid wsp:val=&quot;00D8350E&quot;/&gt;&lt;wsp:rsid wsp:val=&quot;00D83FFD&quot;/&gt;&lt;wsp:rsid wsp:val=&quot;00D842D1&quot;/&gt;&lt;wsp:rsid wsp:val=&quot;00D84406&quot;/&gt;&lt;wsp:rsid wsp:val=&quot;00D84C2A&quot;/&gt;&lt;wsp:rsid wsp:val=&quot;00D85CE6&quot;/&gt;&lt;wsp:rsid wsp:val=&quot;00D85F64&quot;/&gt;&lt;wsp:rsid wsp:val=&quot;00D866A3&quot;/&gt;&lt;wsp:rsid wsp:val=&quot;00D86A4D&quot;/&gt;&lt;wsp:rsid wsp:val=&quot;00D900D8&quot;/&gt;&lt;wsp:rsid wsp:val=&quot;00D91489&quot;/&gt;&lt;wsp:rsid wsp:val=&quot;00D917F5&quot;/&gt;&lt;wsp:rsid wsp:val=&quot;00D91BEC&quot;/&gt;&lt;wsp:rsid wsp:val=&quot;00D921A8&quot;/&gt;&lt;wsp:rsid wsp:val=&quot;00D921A9&quot;/&gt;&lt;wsp:rsid wsp:val=&quot;00D9221C&quot;/&gt;&lt;wsp:rsid wsp:val=&quot;00D922B8&quot;/&gt;&lt;wsp:rsid wsp:val=&quot;00D92533&quot;/&gt;&lt;wsp:rsid wsp:val=&quot;00D92A80&quot;/&gt;&lt;wsp:rsid wsp:val=&quot;00D92CB5&quot;/&gt;&lt;wsp:rsid wsp:val=&quot;00D936CC&quot;/&gt;&lt;wsp:rsid wsp:val=&quot;00D93789&quot;/&gt;&lt;wsp:rsid wsp:val=&quot;00D93828&quot;/&gt;&lt;wsp:rsid wsp:val=&quot;00D95234&quot;/&gt;&lt;wsp:rsid wsp:val=&quot;00D952AD&quot;/&gt;&lt;wsp:rsid wsp:val=&quot;00D961BF&quot;/&gt;&lt;wsp:rsid wsp:val=&quot;00D964FC&quot;/&gt;&lt;wsp:rsid wsp:val=&quot;00D96519&quot;/&gt;&lt;wsp:rsid wsp:val=&quot;00D97157&quot;/&gt;&lt;wsp:rsid wsp:val=&quot;00D979C7&quot;/&gt;&lt;wsp:rsid wsp:val=&quot;00D97CD5&quot;/&gt;&lt;wsp:rsid wsp:val=&quot;00D97F49&quot;/&gt;&lt;wsp:rsid wsp:val=&quot;00DA05BD&quot;/&gt;&lt;wsp:rsid wsp:val=&quot;00DA05BF&quot;/&gt;&lt;wsp:rsid wsp:val=&quot;00DA110A&quot;/&gt;&lt;wsp:rsid wsp:val=&quot;00DA119C&quot;/&gt;&lt;wsp:rsid wsp:val=&quot;00DA1840&quot;/&gt;&lt;wsp:rsid wsp:val=&quot;00DA1D30&quot;/&gt;&lt;wsp:rsid wsp:val=&quot;00DA1F57&quot;/&gt;&lt;wsp:rsid wsp:val=&quot;00DA28AF&quot;/&gt;&lt;wsp:rsid wsp:val=&quot;00DA2E0A&quot;/&gt;&lt;wsp:rsid wsp:val=&quot;00DA3470&quot;/&gt;&lt;wsp:rsid wsp:val=&quot;00DA3820&quot;/&gt;&lt;wsp:rsid wsp:val=&quot;00DA40CF&quot;/&gt;&lt;wsp:rsid wsp:val=&quot;00DA483F&quot;/&gt;&lt;wsp:rsid wsp:val=&quot;00DA4896&quot;/&gt;&lt;wsp:rsid wsp:val=&quot;00DA4A77&quot;/&gt;&lt;wsp:rsid wsp:val=&quot;00DA529C&quot;/&gt;&lt;wsp:rsid wsp:val=&quot;00DA585A&quot;/&gt;&lt;wsp:rsid wsp:val=&quot;00DA5899&quot;/&gt;&lt;wsp:rsid wsp:val=&quot;00DA5D84&quot;/&gt;&lt;wsp:rsid wsp:val=&quot;00DA5D9A&quot;/&gt;&lt;wsp:rsid wsp:val=&quot;00DA5FA1&quot;/&gt;&lt;wsp:rsid wsp:val=&quot;00DA6291&quot;/&gt;&lt;wsp:rsid wsp:val=&quot;00DA6AAA&quot;/&gt;&lt;wsp:rsid wsp:val=&quot;00DA6C84&quot;/&gt;&lt;wsp:rsid wsp:val=&quot;00DA6FC2&quot;/&gt;&lt;wsp:rsid wsp:val=&quot;00DA727B&quot;/&gt;&lt;wsp:rsid wsp:val=&quot;00DA748E&quot;/&gt;&lt;wsp:rsid wsp:val=&quot;00DA772F&quot;/&gt;&lt;wsp:rsid wsp:val=&quot;00DB0851&quot;/&gt;&lt;wsp:rsid wsp:val=&quot;00DB0E76&quot;/&gt;&lt;wsp:rsid wsp:val=&quot;00DB1C61&quot;/&gt;&lt;wsp:rsid wsp:val=&quot;00DB2F3D&quot;/&gt;&lt;wsp:rsid wsp:val=&quot;00DB2F50&quot;/&gt;&lt;wsp:rsid wsp:val=&quot;00DB3FFB&quot;/&gt;&lt;wsp:rsid wsp:val=&quot;00DB4082&quot;/&gt;&lt;wsp:rsid wsp:val=&quot;00DB421C&quot;/&gt;&lt;wsp:rsid wsp:val=&quot;00DB4387&quot;/&gt;&lt;wsp:rsid wsp:val=&quot;00DB4A9E&quot;/&gt;&lt;wsp:rsid wsp:val=&quot;00DB57EB&quot;/&gt;&lt;wsp:rsid wsp:val=&quot;00DB58DB&quot;/&gt;&lt;wsp:rsid wsp:val=&quot;00DB5DA5&quot;/&gt;&lt;wsp:rsid wsp:val=&quot;00DB6059&quot;/&gt;&lt;wsp:rsid wsp:val=&quot;00DB65B5&quot;/&gt;&lt;wsp:rsid wsp:val=&quot;00DB66ED&quot;/&gt;&lt;wsp:rsid wsp:val=&quot;00DB6C12&quot;/&gt;&lt;wsp:rsid wsp:val=&quot;00DB6C32&quot;/&gt;&lt;wsp:rsid wsp:val=&quot;00DB70FE&quot;/&gt;&lt;wsp:rsid wsp:val=&quot;00DB798F&quot;/&gt;&lt;wsp:rsid wsp:val=&quot;00DB7CE9&quot;/&gt;&lt;wsp:rsid wsp:val=&quot;00DC0182&quot;/&gt;&lt;wsp:rsid wsp:val=&quot;00DC0660&quot;/&gt;&lt;wsp:rsid wsp:val=&quot;00DC0DA8&quot;/&gt;&lt;wsp:rsid wsp:val=&quot;00DC0E3F&quot;/&gt;&lt;wsp:rsid wsp:val=&quot;00DC14C3&quot;/&gt;&lt;wsp:rsid wsp:val=&quot;00DC1D20&quot;/&gt;&lt;wsp:rsid wsp:val=&quot;00DC23E3&quot;/&gt;&lt;wsp:rsid wsp:val=&quot;00DC248F&quot;/&gt;&lt;wsp:rsid wsp:val=&quot;00DC278D&quot;/&gt;&lt;wsp:rsid wsp:val=&quot;00DC2993&quot;/&gt;&lt;wsp:rsid wsp:val=&quot;00DC3625&quot;/&gt;&lt;wsp:rsid wsp:val=&quot;00DC4466&quot;/&gt;&lt;wsp:rsid wsp:val=&quot;00DC44B8&quot;/&gt;&lt;wsp:rsid wsp:val=&quot;00DC44CF&quot;/&gt;&lt;wsp:rsid wsp:val=&quot;00DC4549&quot;/&gt;&lt;wsp:rsid wsp:val=&quot;00DC50B6&quot;/&gt;&lt;wsp:rsid wsp:val=&quot;00DC5180&quot;/&gt;&lt;wsp:rsid wsp:val=&quot;00DC580B&quot;/&gt;&lt;wsp:rsid wsp:val=&quot;00DC5931&quot;/&gt;&lt;wsp:rsid wsp:val=&quot;00DC6087&quot;/&gt;&lt;wsp:rsid wsp:val=&quot;00DC6B83&quot;/&gt;&lt;wsp:rsid wsp:val=&quot;00DC7FFA&quot;/&gt;&lt;wsp:rsid wsp:val=&quot;00DD0344&quot;/&gt;&lt;wsp:rsid wsp:val=&quot;00DD04A2&quot;/&gt;&lt;wsp:rsid wsp:val=&quot;00DD050E&quot;/&gt;&lt;wsp:rsid wsp:val=&quot;00DD0ACA&quot;/&gt;&lt;wsp:rsid wsp:val=&quot;00DD0EBF&quot;/&gt;&lt;wsp:rsid wsp:val=&quot;00DD1AAC&quot;/&gt;&lt;wsp:rsid wsp:val=&quot;00DD1ADD&quot;/&gt;&lt;wsp:rsid wsp:val=&quot;00DD1EA4&quot;/&gt;&lt;wsp:rsid wsp:val=&quot;00DD1FE2&quot;/&gt;&lt;wsp:rsid wsp:val=&quot;00DD24CD&quot;/&gt;&lt;wsp:rsid wsp:val=&quot;00DD291B&quot;/&gt;&lt;wsp:rsid wsp:val=&quot;00DD34BB&quot;/&gt;&lt;wsp:rsid wsp:val=&quot;00DD420E&quot;/&gt;&lt;wsp:rsid wsp:val=&quot;00DD4AB1&quot;/&gt;&lt;wsp:rsid wsp:val=&quot;00DD4EC8&quot;/&gt;&lt;wsp:rsid wsp:val=&quot;00DD5261&quot;/&gt;&lt;wsp:rsid wsp:val=&quot;00DD532B&quot;/&gt;&lt;wsp:rsid wsp:val=&quot;00DD5DBD&quot;/&gt;&lt;wsp:rsid wsp:val=&quot;00DD60E6&quot;/&gt;&lt;wsp:rsid wsp:val=&quot;00DD6AD4&quot;/&gt;&lt;wsp:rsid wsp:val=&quot;00DD7023&quot;/&gt;&lt;wsp:rsid wsp:val=&quot;00DD750E&quot;/&gt;&lt;wsp:rsid wsp:val=&quot;00DD7760&quot;/&gt;&lt;wsp:rsid wsp:val=&quot;00DD7F56&quot;/&gt;&lt;wsp:rsid wsp:val=&quot;00DE00E1&quot;/&gt;&lt;wsp:rsid wsp:val=&quot;00DE0426&quot;/&gt;&lt;wsp:rsid wsp:val=&quot;00DE0587&quot;/&gt;&lt;wsp:rsid wsp:val=&quot;00DE073D&quot;/&gt;&lt;wsp:rsid wsp:val=&quot;00DE0B4D&quot;/&gt;&lt;wsp:rsid wsp:val=&quot;00DE0C5F&quot;/&gt;&lt;wsp:rsid wsp:val=&quot;00DE0EF2&quot;/&gt;&lt;wsp:rsid wsp:val=&quot;00DE0F9C&quot;/&gt;&lt;wsp:rsid wsp:val=&quot;00DE145B&quot;/&gt;&lt;wsp:rsid wsp:val=&quot;00DE1647&quot;/&gt;&lt;wsp:rsid wsp:val=&quot;00DE1A40&quot;/&gt;&lt;wsp:rsid wsp:val=&quot;00DE1CA5&quot;/&gt;&lt;wsp:rsid wsp:val=&quot;00DE1D7C&quot;/&gt;&lt;wsp:rsid wsp:val=&quot;00DE20D1&quot;/&gt;&lt;wsp:rsid wsp:val=&quot;00DE228D&quot;/&gt;&lt;wsp:rsid wsp:val=&quot;00DE2703&quot;/&gt;&lt;wsp:rsid wsp:val=&quot;00DE3375&quot;/&gt;&lt;wsp:rsid wsp:val=&quot;00DE3432&quot;/&gt;&lt;wsp:rsid wsp:val=&quot;00DE4584&quot;/&gt;&lt;wsp:rsid wsp:val=&quot;00DE4999&quot;/&gt;&lt;wsp:rsid wsp:val=&quot;00DE6147&quot;/&gt;&lt;wsp:rsid wsp:val=&quot;00DE6416&quot;/&gt;&lt;wsp:rsid wsp:val=&quot;00DE7C97&quot;/&gt;&lt;wsp:rsid wsp:val=&quot;00DF011D&quot;/&gt;&lt;wsp:rsid wsp:val=&quot;00DF14F5&quot;/&gt;&lt;wsp:rsid wsp:val=&quot;00DF20C1&quot;/&gt;&lt;wsp:rsid wsp:val=&quot;00DF23DA&quot;/&gt;&lt;wsp:rsid wsp:val=&quot;00DF2B1A&quot;/&gt;&lt;wsp:rsid wsp:val=&quot;00DF2F54&quot;/&gt;&lt;wsp:rsid wsp:val=&quot;00DF3273&quot;/&gt;&lt;wsp:rsid wsp:val=&quot;00DF39DE&quot;/&gt;&lt;wsp:rsid wsp:val=&quot;00DF408D&quot;/&gt;&lt;wsp:rsid wsp:val=&quot;00DF46AC&quot;/&gt;&lt;wsp:rsid wsp:val=&quot;00DF46FA&quot;/&gt;&lt;wsp:rsid wsp:val=&quot;00DF4964&quot;/&gt;&lt;wsp:rsid wsp:val=&quot;00DF4BD3&quot;/&gt;&lt;wsp:rsid wsp:val=&quot;00DF6592&quot;/&gt;&lt;wsp:rsid wsp:val=&quot;00DF6E07&quot;/&gt;&lt;wsp:rsid wsp:val=&quot;00DF7588&quot;/&gt;&lt;wsp:rsid wsp:val=&quot;00DF7A1D&quot;/&gt;&lt;wsp:rsid wsp:val=&quot;00DF7AAC&quot;/&gt;&lt;wsp:rsid wsp:val=&quot;00DF7F82&quot;/&gt;&lt;wsp:rsid wsp:val=&quot;00E00023&quot;/&gt;&lt;wsp:rsid wsp:val=&quot;00E00500&quot;/&gt;&lt;wsp:rsid wsp:val=&quot;00E0055A&quot;/&gt;&lt;wsp:rsid wsp:val=&quot;00E00A95&quot;/&gt;&lt;wsp:rsid wsp:val=&quot;00E0210F&quot;/&gt;&lt;wsp:rsid wsp:val=&quot;00E02157&quot;/&gt;&lt;wsp:rsid wsp:val=&quot;00E025D2&quot;/&gt;&lt;wsp:rsid wsp:val=&quot;00E033EA&quot;/&gt;&lt;wsp:rsid wsp:val=&quot;00E033EF&quot;/&gt;&lt;wsp:rsid wsp:val=&quot;00E03B98&quot;/&gt;&lt;wsp:rsid wsp:val=&quot;00E052AA&quot;/&gt;&lt;wsp:rsid wsp:val=&quot;00E05631&quot;/&gt;&lt;wsp:rsid wsp:val=&quot;00E0630C&quot;/&gt;&lt;wsp:rsid wsp:val=&quot;00E06D30&quot;/&gt;&lt;wsp:rsid wsp:val=&quot;00E06DE3&quot;/&gt;&lt;wsp:rsid wsp:val=&quot;00E06F3E&quot;/&gt;&lt;wsp:rsid wsp:val=&quot;00E07822&quot;/&gt;&lt;wsp:rsid wsp:val=&quot;00E07880&quot;/&gt;&lt;wsp:rsid wsp:val=&quot;00E1049D&quot;/&gt;&lt;wsp:rsid wsp:val=&quot;00E107BF&quot;/&gt;&lt;wsp:rsid wsp:val=&quot;00E111C0&quot;/&gt;&lt;wsp:rsid wsp:val=&quot;00E11B2D&quot;/&gt;&lt;wsp:rsid wsp:val=&quot;00E11BC8&quot;/&gt;&lt;wsp:rsid wsp:val=&quot;00E11D99&quot;/&gt;&lt;wsp:rsid wsp:val=&quot;00E12D38&quot;/&gt;&lt;wsp:rsid wsp:val=&quot;00E131EB&quot;/&gt;&lt;wsp:rsid wsp:val=&quot;00E13479&quot;/&gt;&lt;wsp:rsid wsp:val=&quot;00E13CA8&quot;/&gt;&lt;wsp:rsid wsp:val=&quot;00E145B9&quot;/&gt;&lt;wsp:rsid wsp:val=&quot;00E146D2&quot;/&gt;&lt;wsp:rsid wsp:val=&quot;00E148FE&quot;/&gt;&lt;wsp:rsid wsp:val=&quot;00E153CB&quot;/&gt;&lt;wsp:rsid wsp:val=&quot;00E15B8F&quot;/&gt;&lt;wsp:rsid wsp:val=&quot;00E15C7A&quot;/&gt;&lt;wsp:rsid wsp:val=&quot;00E15DFA&quot;/&gt;&lt;wsp:rsid wsp:val=&quot;00E165B6&quot;/&gt;&lt;wsp:rsid wsp:val=&quot;00E166DD&quot;/&gt;&lt;wsp:rsid wsp:val=&quot;00E16E81&quot;/&gt;&lt;wsp:rsid wsp:val=&quot;00E16FB5&quot;/&gt;&lt;wsp:rsid wsp:val=&quot;00E174BD&quot;/&gt;&lt;wsp:rsid wsp:val=&quot;00E175AA&quot;/&gt;&lt;wsp:rsid wsp:val=&quot;00E2087E&quot;/&gt;&lt;wsp:rsid wsp:val=&quot;00E20BD0&quot;/&gt;&lt;wsp:rsid wsp:val=&quot;00E20DAE&quot;/&gt;&lt;wsp:rsid wsp:val=&quot;00E21699&quot;/&gt;&lt;wsp:rsid wsp:val=&quot;00E21827&quot;/&gt;&lt;wsp:rsid wsp:val=&quot;00E223AC&quot;/&gt;&lt;wsp:rsid wsp:val=&quot;00E236FF&quot;/&gt;&lt;wsp:rsid wsp:val=&quot;00E2380D&quot;/&gt;&lt;wsp:rsid wsp:val=&quot;00E23B70&quot;/&gt;&lt;wsp:rsid wsp:val=&quot;00E23E0C&quot;/&gt;&lt;wsp:rsid wsp:val=&quot;00E25ECE&quot;/&gt;&lt;wsp:rsid wsp:val=&quot;00E25FA1&quot;/&gt;&lt;wsp:rsid wsp:val=&quot;00E27D67&quot;/&gt;&lt;wsp:rsid wsp:val=&quot;00E30410&quot;/&gt;&lt;wsp:rsid wsp:val=&quot;00E305D9&quot;/&gt;&lt;wsp:rsid wsp:val=&quot;00E30753&quot;/&gt;&lt;wsp:rsid wsp:val=&quot;00E30BA1&quot;/&gt;&lt;wsp:rsid wsp:val=&quot;00E30DE8&quot;/&gt;&lt;wsp:rsid wsp:val=&quot;00E313D3&quot;/&gt;&lt;wsp:rsid wsp:val=&quot;00E315A4&quot;/&gt;&lt;wsp:rsid wsp:val=&quot;00E319A8&quot;/&gt;&lt;wsp:rsid wsp:val=&quot;00E319E7&quot;/&gt;&lt;wsp:rsid wsp:val=&quot;00E31C62&quot;/&gt;&lt;wsp:rsid wsp:val=&quot;00E31CD4&quot;/&gt;&lt;wsp:rsid wsp:val=&quot;00E32780&quot;/&gt;&lt;wsp:rsid wsp:val=&quot;00E32B32&quot;/&gt;&lt;wsp:rsid wsp:val=&quot;00E33082&quot;/&gt;&lt;wsp:rsid wsp:val=&quot;00E336C8&quot;/&gt;&lt;wsp:rsid wsp:val=&quot;00E33B8C&quot;/&gt;&lt;wsp:rsid wsp:val=&quot;00E33EF2&quot;/&gt;&lt;wsp:rsid wsp:val=&quot;00E34EF3&quot;/&gt;&lt;wsp:rsid wsp:val=&quot;00E351EC&quot;/&gt;&lt;wsp:rsid wsp:val=&quot;00E35269&quot;/&gt;&lt;wsp:rsid wsp:val=&quot;00E35465&quot;/&gt;&lt;wsp:rsid wsp:val=&quot;00E354C5&quot;/&gt;&lt;wsp:rsid wsp:val=&quot;00E35657&quot;/&gt;&lt;wsp:rsid wsp:val=&quot;00E35FB3&quot;/&gt;&lt;wsp:rsid wsp:val=&quot;00E3638E&quot;/&gt;&lt;wsp:rsid wsp:val=&quot;00E3660E&quot;/&gt;&lt;wsp:rsid wsp:val=&quot;00E36863&quot;/&gt;&lt;wsp:rsid wsp:val=&quot;00E36A67&quot;/&gt;&lt;wsp:rsid wsp:val=&quot;00E36C89&quot;/&gt;&lt;wsp:rsid wsp:val=&quot;00E36D0A&quot;/&gt;&lt;wsp:rsid wsp:val=&quot;00E370A6&quot;/&gt;&lt;wsp:rsid wsp:val=&quot;00E37696&quot;/&gt;&lt;wsp:rsid wsp:val=&quot;00E37C27&quot;/&gt;&lt;wsp:rsid wsp:val=&quot;00E4011A&quot;/&gt;&lt;wsp:rsid wsp:val=&quot;00E4016E&quot;/&gt;&lt;wsp:rsid wsp:val=&quot;00E40E60&quot;/&gt;&lt;wsp:rsid wsp:val=&quot;00E41AF3&quot;/&gt;&lt;wsp:rsid wsp:val=&quot;00E4219A&quot;/&gt;&lt;wsp:rsid wsp:val=&quot;00E42A50&quot;/&gt;&lt;wsp:rsid wsp:val=&quot;00E42F06&quot;/&gt;&lt;wsp:rsid wsp:val=&quot;00E42FA5&quot;/&gt;&lt;wsp:rsid wsp:val=&quot;00E43B3E&quot;/&gt;&lt;wsp:rsid wsp:val=&quot;00E45425&quot;/&gt;&lt;wsp:rsid wsp:val=&quot;00E45512&quot;/&gt;&lt;wsp:rsid wsp:val=&quot;00E45CDE&quot;/&gt;&lt;wsp:rsid wsp:val=&quot;00E45D70&quot;/&gt;&lt;wsp:rsid wsp:val=&quot;00E460F0&quot;/&gt;&lt;wsp:rsid wsp:val=&quot;00E461C6&quot;/&gt;&lt;wsp:rsid wsp:val=&quot;00E464AA&quot;/&gt;&lt;wsp:rsid wsp:val=&quot;00E464E5&quot;/&gt;&lt;wsp:rsid wsp:val=&quot;00E46E83&quot;/&gt;&lt;wsp:rsid wsp:val=&quot;00E471EF&quot;/&gt;&lt;wsp:rsid wsp:val=&quot;00E476E1&quot;/&gt;&lt;wsp:rsid wsp:val=&quot;00E47B99&quot;/&gt;&lt;wsp:rsid wsp:val=&quot;00E47F8E&quot;/&gt;&lt;wsp:rsid wsp:val=&quot;00E503A4&quot;/&gt;&lt;wsp:rsid wsp:val=&quot;00E505CB&quot;/&gt;&lt;wsp:rsid wsp:val=&quot;00E50647&quot;/&gt;&lt;wsp:rsid wsp:val=&quot;00E509F8&quot;/&gt;&lt;wsp:rsid wsp:val=&quot;00E50EDC&quot;/&gt;&lt;wsp:rsid wsp:val=&quot;00E5104C&quot;/&gt;&lt;wsp:rsid wsp:val=&quot;00E518F7&quot;/&gt;&lt;wsp:rsid wsp:val=&quot;00E52936&quot;/&gt;&lt;wsp:rsid wsp:val=&quot;00E52CA1&quot;/&gt;&lt;wsp:rsid wsp:val=&quot;00E531B2&quot;/&gt;&lt;wsp:rsid wsp:val=&quot;00E53390&quot;/&gt;&lt;wsp:rsid wsp:val=&quot;00E541E8&quot;/&gt;&lt;wsp:rsid wsp:val=&quot;00E5420B&quot;/&gt;&lt;wsp:rsid wsp:val=&quot;00E54351&quot;/&gt;&lt;wsp:rsid wsp:val=&quot;00E54828&quot;/&gt;&lt;wsp:rsid wsp:val=&quot;00E54F6B&quot;/&gt;&lt;wsp:rsid wsp:val=&quot;00E55277&quot;/&gt;&lt;wsp:rsid wsp:val=&quot;00E5588B&quot;/&gt;&lt;wsp:rsid wsp:val=&quot;00E5616F&quot;/&gt;&lt;wsp:rsid wsp:val=&quot;00E56839&quot;/&gt;&lt;wsp:rsid wsp:val=&quot;00E56D06&quot;/&gt;&lt;wsp:rsid wsp:val=&quot;00E56DB5&quot;/&gt;&lt;wsp:rsid wsp:val=&quot;00E57A1D&quot;/&gt;&lt;wsp:rsid wsp:val=&quot;00E57B6A&quot;/&gt;&lt;wsp:rsid wsp:val=&quot;00E57F20&quot;/&gt;&lt;wsp:rsid wsp:val=&quot;00E6084C&quot;/&gt;&lt;wsp:rsid wsp:val=&quot;00E60A81&quot;/&gt;&lt;wsp:rsid wsp:val=&quot;00E60DA0&quot;/&gt;&lt;wsp:rsid wsp:val=&quot;00E611FC&quot;/&gt;&lt;wsp:rsid wsp:val=&quot;00E61EE7&quot;/&gt;&lt;wsp:rsid wsp:val=&quot;00E6313A&quot;/&gt;&lt;wsp:rsid wsp:val=&quot;00E637F4&quot;/&gt;&lt;wsp:rsid wsp:val=&quot;00E63FE0&quot;/&gt;&lt;wsp:rsid wsp:val=&quot;00E641F8&quot;/&gt;&lt;wsp:rsid wsp:val=&quot;00E642D6&quot;/&gt;&lt;wsp:rsid wsp:val=&quot;00E643B7&quot;/&gt;&lt;wsp:rsid wsp:val=&quot;00E65216&quot;/&gt;&lt;wsp:rsid wsp:val=&quot;00E65DF6&quot;/&gt;&lt;wsp:rsid wsp:val=&quot;00E66089&quot;/&gt;&lt;wsp:rsid wsp:val=&quot;00E66463&quot;/&gt;&lt;wsp:rsid wsp:val=&quot;00E66F49&quot;/&gt;&lt;wsp:rsid wsp:val=&quot;00E672A1&quot;/&gt;&lt;wsp:rsid wsp:val=&quot;00E67C2F&quot;/&gt;&lt;wsp:rsid wsp:val=&quot;00E70899&quot;/&gt;&lt;wsp:rsid wsp:val=&quot;00E708FA&quot;/&gt;&lt;wsp:rsid wsp:val=&quot;00E70B0D&quot;/&gt;&lt;wsp:rsid wsp:val=&quot;00E714BE&quot;/&gt;&lt;wsp:rsid wsp:val=&quot;00E716B6&quot;/&gt;&lt;wsp:rsid wsp:val=&quot;00E71ED0&quot;/&gt;&lt;wsp:rsid wsp:val=&quot;00E71F7B&quot;/&gt;&lt;wsp:rsid wsp:val=&quot;00E71FC3&quot;/&gt;&lt;wsp:rsid wsp:val=&quot;00E721A1&quot;/&gt;&lt;wsp:rsid wsp:val=&quot;00E72381&quot;/&gt;&lt;wsp:rsid wsp:val=&quot;00E72568&quot;/&gt;&lt;wsp:rsid wsp:val=&quot;00E72601&quot;/&gt;&lt;wsp:rsid wsp:val=&quot;00E727F4&quot;/&gt;&lt;wsp:rsid wsp:val=&quot;00E72BE5&quot;/&gt;&lt;wsp:rsid wsp:val=&quot;00E731F9&quot;/&gt;&lt;wsp:rsid wsp:val=&quot;00E73382&quot;/&gt;&lt;wsp:rsid wsp:val=&quot;00E733D3&quot;/&gt;&lt;wsp:rsid wsp:val=&quot;00E73716&quot;/&gt;&lt;wsp:rsid wsp:val=&quot;00E73A82&quot;/&gt;&lt;wsp:rsid wsp:val=&quot;00E73F5D&quot;/&gt;&lt;wsp:rsid wsp:val=&quot;00E74D1A&quot;/&gt;&lt;wsp:rsid wsp:val=&quot;00E74F11&quot;/&gt;&lt;wsp:rsid wsp:val=&quot;00E75E35&quot;/&gt;&lt;wsp:rsid wsp:val=&quot;00E76215&quot;/&gt;&lt;wsp:rsid wsp:val=&quot;00E7650B&quot;/&gt;&lt;wsp:rsid wsp:val=&quot;00E76E7A&quot;/&gt;&lt;wsp:rsid wsp:val=&quot;00E7712B&quot;/&gt;&lt;wsp:rsid wsp:val=&quot;00E77A97&quot;/&gt;&lt;wsp:rsid wsp:val=&quot;00E80682&quot;/&gt;&lt;wsp:rsid wsp:val=&quot;00E814DD&quot;/&gt;&lt;wsp:rsid wsp:val=&quot;00E81E5F&quot;/&gt;&lt;wsp:rsid wsp:val=&quot;00E82142&quot;/&gt;&lt;wsp:rsid wsp:val=&quot;00E8239C&quot;/&gt;&lt;wsp:rsid wsp:val=&quot;00E824FB&quot;/&gt;&lt;wsp:rsid wsp:val=&quot;00E8293D&quot;/&gt;&lt;wsp:rsid wsp:val=&quot;00E82F3C&quot;/&gt;&lt;wsp:rsid wsp:val=&quot;00E830A9&quot;/&gt;&lt;wsp:rsid wsp:val=&quot;00E84B55&quot;/&gt;&lt;wsp:rsid wsp:val=&quot;00E85110&quot;/&gt;&lt;wsp:rsid wsp:val=&quot;00E85320&quot;/&gt;&lt;wsp:rsid wsp:val=&quot;00E85889&quot;/&gt;&lt;wsp:rsid wsp:val=&quot;00E85B62&quot;/&gt;&lt;wsp:rsid wsp:val=&quot;00E85F30&quot;/&gt;&lt;wsp:rsid wsp:val=&quot;00E865A9&quot;/&gt;&lt;wsp:rsid wsp:val=&quot;00E872CD&quot;/&gt;&lt;wsp:rsid wsp:val=&quot;00E87359&quot;/&gt;&lt;wsp:rsid wsp:val=&quot;00E8767B&quot;/&gt;&lt;wsp:rsid wsp:val=&quot;00E876CC&quot;/&gt;&lt;wsp:rsid wsp:val=&quot;00E87889&quot;/&gt;&lt;wsp:rsid wsp:val=&quot;00E878FC&quot;/&gt;&lt;wsp:rsid wsp:val=&quot;00E9086B&quot;/&gt;&lt;wsp:rsid wsp:val=&quot;00E90AB3&quot;/&gt;&lt;wsp:rsid wsp:val=&quot;00E90EBC&quot;/&gt;&lt;wsp:rsid wsp:val=&quot;00E91301&quot;/&gt;&lt;wsp:rsid wsp:val=&quot;00E92653&quot;/&gt;&lt;wsp:rsid wsp:val=&quot;00E93467&quot;/&gt;&lt;wsp:rsid wsp:val=&quot;00E9372D&quot;/&gt;&lt;wsp:rsid wsp:val=&quot;00E94197&quot;/&gt;&lt;wsp:rsid wsp:val=&quot;00E943EE&quot;/&gt;&lt;wsp:rsid wsp:val=&quot;00E943FD&quot;/&gt;&lt;wsp:rsid wsp:val=&quot;00E947A7&quot;/&gt;&lt;wsp:rsid wsp:val=&quot;00E94858&quot;/&gt;&lt;wsp:rsid wsp:val=&quot;00E9493A&quot;/&gt;&lt;wsp:rsid wsp:val=&quot;00E94DA7&quot;/&gt;&lt;wsp:rsid wsp:val=&quot;00E94F37&quot;/&gt;&lt;wsp:rsid wsp:val=&quot;00E954EE&quot;/&gt;&lt;wsp:rsid wsp:val=&quot;00E954F6&quot;/&gt;&lt;wsp:rsid wsp:val=&quot;00E955F0&quot;/&gt;&lt;wsp:rsid wsp:val=&quot;00E95D00&quot;/&gt;&lt;wsp:rsid wsp:val=&quot;00E96910&quot;/&gt;&lt;wsp:rsid wsp:val=&quot;00E96CC5&quot;/&gt;&lt;wsp:rsid wsp:val=&quot;00E96D27&quot;/&gt;&lt;wsp:rsid wsp:val=&quot;00EA013B&quot;/&gt;&lt;wsp:rsid wsp:val=&quot;00EA01B7&quot;/&gt;&lt;wsp:rsid wsp:val=&quot;00EA087D&quot;/&gt;&lt;wsp:rsid wsp:val=&quot;00EA0956&quot;/&gt;&lt;wsp:rsid wsp:val=&quot;00EA176A&quot;/&gt;&lt;wsp:rsid wsp:val=&quot;00EA17CA&quot;/&gt;&lt;wsp:rsid wsp:val=&quot;00EA2097&quot;/&gt;&lt;wsp:rsid wsp:val=&quot;00EA2360&quot;/&gt;&lt;wsp:rsid wsp:val=&quot;00EA23A6&quot;/&gt;&lt;wsp:rsid wsp:val=&quot;00EA2427&quot;/&gt;&lt;wsp:rsid wsp:val=&quot;00EA2DE3&quot;/&gt;&lt;wsp:rsid wsp:val=&quot;00EA3116&quot;/&gt;&lt;wsp:rsid wsp:val=&quot;00EA3222&quot;/&gt;&lt;wsp:rsid wsp:val=&quot;00EA33CB&quot;/&gt;&lt;wsp:rsid wsp:val=&quot;00EA350D&quot;/&gt;&lt;wsp:rsid wsp:val=&quot;00EA3F22&quot;/&gt;&lt;wsp:rsid wsp:val=&quot;00EA3FAA&quot;/&gt;&lt;wsp:rsid wsp:val=&quot;00EA409B&quot;/&gt;&lt;wsp:rsid wsp:val=&quot;00EA430D&quot;/&gt;&lt;wsp:rsid wsp:val=&quot;00EA438F&quot;/&gt;&lt;wsp:rsid wsp:val=&quot;00EA4F64&quot;/&gt;&lt;wsp:rsid wsp:val=&quot;00EA5A05&quot;/&gt;&lt;wsp:rsid wsp:val=&quot;00EA5C3C&quot;/&gt;&lt;wsp:rsid wsp:val=&quot;00EA5D0F&quot;/&gt;&lt;wsp:rsid wsp:val=&quot;00EA757E&quot;/&gt;&lt;wsp:rsid wsp:val=&quot;00EA773F&quot;/&gt;&lt;wsp:rsid wsp:val=&quot;00EA7860&quot;/&gt;&lt;wsp:rsid wsp:val=&quot;00EB018E&quot;/&gt;&lt;wsp:rsid wsp:val=&quot;00EB04B9&quot;/&gt;&lt;wsp:rsid wsp:val=&quot;00EB0B40&quot;/&gt;&lt;wsp:rsid wsp:val=&quot;00EB0E42&quot;/&gt;&lt;wsp:rsid wsp:val=&quot;00EB139D&quot;/&gt;&lt;wsp:rsid wsp:val=&quot;00EB142C&quot;/&gt;&lt;wsp:rsid wsp:val=&quot;00EB2720&quot;/&gt;&lt;wsp:rsid wsp:val=&quot;00EB2942&quot;/&gt;&lt;wsp:rsid wsp:val=&quot;00EB45CE&quot;/&gt;&lt;wsp:rsid wsp:val=&quot;00EB4682&quot;/&gt;&lt;wsp:rsid wsp:val=&quot;00EB4A86&quot;/&gt;&lt;wsp:rsid wsp:val=&quot;00EB4B16&quot;/&gt;&lt;wsp:rsid wsp:val=&quot;00EB52E0&quot;/&gt;&lt;wsp:rsid wsp:val=&quot;00EB5362&quot;/&gt;&lt;wsp:rsid wsp:val=&quot;00EB53DD&quot;/&gt;&lt;wsp:rsid wsp:val=&quot;00EB5C37&quot;/&gt;&lt;wsp:rsid wsp:val=&quot;00EB73E3&quot;/&gt;&lt;wsp:rsid wsp:val=&quot;00EB744B&quot;/&gt;&lt;wsp:rsid wsp:val=&quot;00EB750D&quot;/&gt;&lt;wsp:rsid wsp:val=&quot;00EB792F&quot;/&gt;&lt;wsp:rsid wsp:val=&quot;00EB7F7D&quot;/&gt;&lt;wsp:rsid wsp:val=&quot;00EC025A&quot;/&gt;&lt;wsp:rsid wsp:val=&quot;00EC0AE4&quot;/&gt;&lt;wsp:rsid wsp:val=&quot;00EC1500&quot;/&gt;&lt;wsp:rsid wsp:val=&quot;00EC25AD&quot;/&gt;&lt;wsp:rsid wsp:val=&quot;00EC3791&quot;/&gt;&lt;wsp:rsid wsp:val=&quot;00EC3956&quot;/&gt;&lt;wsp:rsid wsp:val=&quot;00EC3DBA&quot;/&gt;&lt;wsp:rsid wsp:val=&quot;00EC3E60&quot;/&gt;&lt;wsp:rsid wsp:val=&quot;00EC40B0&quot;/&gt;&lt;wsp:rsid wsp:val=&quot;00EC43BE&quot;/&gt;&lt;wsp:rsid wsp:val=&quot;00EC4485&quot;/&gt;&lt;wsp:rsid wsp:val=&quot;00EC535B&quot;/&gt;&lt;wsp:rsid wsp:val=&quot;00EC56D8&quot;/&gt;&lt;wsp:rsid wsp:val=&quot;00EC5A44&quot;/&gt;&lt;wsp:rsid wsp:val=&quot;00EC5A9E&quot;/&gt;&lt;wsp:rsid wsp:val=&quot;00EC5C69&quot;/&gt;&lt;wsp:rsid wsp:val=&quot;00EC5F80&quot;/&gt;&lt;wsp:rsid wsp:val=&quot;00EC61AF&quot;/&gt;&lt;wsp:rsid wsp:val=&quot;00EC6302&quot;/&gt;&lt;wsp:rsid wsp:val=&quot;00EC64DE&quot;/&gt;&lt;wsp:rsid wsp:val=&quot;00EC70EE&quot;/&gt;&lt;wsp:rsid wsp:val=&quot;00EC78DB&quot;/&gt;&lt;wsp:rsid wsp:val=&quot;00ED02F9&quot;/&gt;&lt;wsp:rsid wsp:val=&quot;00ED0322&quot;/&gt;&lt;wsp:rsid wsp:val=&quot;00ED03A1&quot;/&gt;&lt;wsp:rsid wsp:val=&quot;00ED1575&quot;/&gt;&lt;wsp:rsid wsp:val=&quot;00ED1BF0&quot;/&gt;&lt;wsp:rsid wsp:val=&quot;00ED223E&quot;/&gt;&lt;wsp:rsid wsp:val=&quot;00ED3238&quot;/&gt;&lt;wsp:rsid wsp:val=&quot;00ED3C23&quot;/&gt;&lt;wsp:rsid wsp:val=&quot;00ED414A&quot;/&gt;&lt;wsp:rsid wsp:val=&quot;00ED4682&quot;/&gt;&lt;wsp:rsid wsp:val=&quot;00ED578D&quot;/&gt;&lt;wsp:rsid wsp:val=&quot;00ED5D70&quot;/&gt;&lt;wsp:rsid wsp:val=&quot;00ED60E7&quot;/&gt;&lt;wsp:rsid wsp:val=&quot;00ED6616&quot;/&gt;&lt;wsp:rsid wsp:val=&quot;00ED6861&quot;/&gt;&lt;wsp:rsid wsp:val=&quot;00ED69F9&quot;/&gt;&lt;wsp:rsid wsp:val=&quot;00ED70B7&quot;/&gt;&lt;wsp:rsid wsp:val=&quot;00ED72B7&quot;/&gt;&lt;wsp:rsid wsp:val=&quot;00ED7CE8&quot;/&gt;&lt;wsp:rsid wsp:val=&quot;00EE076D&quot;/&gt;&lt;wsp:rsid wsp:val=&quot;00EE0B44&quot;/&gt;&lt;wsp:rsid wsp:val=&quot;00EE0F7C&quot;/&gt;&lt;wsp:rsid wsp:val=&quot;00EE1358&quot;/&gt;&lt;wsp:rsid wsp:val=&quot;00EE2138&quot;/&gt;&lt;wsp:rsid wsp:val=&quot;00EE25B1&quot;/&gt;&lt;wsp:rsid wsp:val=&quot;00EE33EB&quot;/&gt;&lt;wsp:rsid wsp:val=&quot;00EE3BDD&quot;/&gt;&lt;wsp:rsid wsp:val=&quot;00EE4179&quot;/&gt;&lt;wsp:rsid wsp:val=&quot;00EE45C2&quot;/&gt;&lt;wsp:rsid wsp:val=&quot;00EE550A&quot;/&gt;&lt;wsp:rsid wsp:val=&quot;00EE5C6B&quot;/&gt;&lt;wsp:rsid wsp:val=&quot;00EE6236&quot;/&gt;&lt;wsp:rsid wsp:val=&quot;00EE656B&quot;/&gt;&lt;wsp:rsid wsp:val=&quot;00EE6B7E&quot;/&gt;&lt;wsp:rsid wsp:val=&quot;00EE6CEC&quot;/&gt;&lt;wsp:rsid wsp:val=&quot;00EE6D67&quot;/&gt;&lt;wsp:rsid wsp:val=&quot;00EE70DB&quot;/&gt;&lt;wsp:rsid wsp:val=&quot;00EE759B&quot;/&gt;&lt;wsp:rsid wsp:val=&quot;00EE795F&quot;/&gt;&lt;wsp:rsid wsp:val=&quot;00EE7C50&quot;/&gt;&lt;wsp:rsid wsp:val=&quot;00EF0236&quot;/&gt;&lt;wsp:rsid wsp:val=&quot;00EF06E1&quot;/&gt;&lt;wsp:rsid wsp:val=&quot;00EF08C9&quot;/&gt;&lt;wsp:rsid wsp:val=&quot;00EF0A7F&quot;/&gt;&lt;wsp:rsid wsp:val=&quot;00EF0BCF&quot;/&gt;&lt;wsp:rsid wsp:val=&quot;00EF0DFB&quot;/&gt;&lt;wsp:rsid wsp:val=&quot;00EF1E99&quot;/&gt;&lt;wsp:rsid wsp:val=&quot;00EF27BC&quot;/&gt;&lt;wsp:rsid wsp:val=&quot;00EF291A&quot;/&gt;&lt;wsp:rsid wsp:val=&quot;00EF2A20&quot;/&gt;&lt;wsp:rsid wsp:val=&quot;00EF34C4&quot;/&gt;&lt;wsp:rsid wsp:val=&quot;00EF4DBE&quot;/&gt;&lt;wsp:rsid wsp:val=&quot;00EF4E96&quot;/&gt;&lt;wsp:rsid wsp:val=&quot;00EF525D&quot;/&gt;&lt;wsp:rsid wsp:val=&quot;00EF5695&quot;/&gt;&lt;wsp:rsid wsp:val=&quot;00EF586A&quot;/&gt;&lt;wsp:rsid wsp:val=&quot;00EF60CC&quot;/&gt;&lt;wsp:rsid wsp:val=&quot;00EF65A7&quot;/&gt;&lt;wsp:rsid wsp:val=&quot;00EF693C&quot;/&gt;&lt;wsp:rsid wsp:val=&quot;00EF6FA0&quot;/&gt;&lt;wsp:rsid wsp:val=&quot;00EF7949&quot;/&gt;&lt;wsp:rsid wsp:val=&quot;00EF7C56&quot;/&gt;&lt;wsp:rsid wsp:val=&quot;00EF7F80&quot;/&gt;&lt;wsp:rsid wsp:val=&quot;00F00686&quot;/&gt;&lt;wsp:rsid wsp:val=&quot;00F00E9B&quot;/&gt;&lt;wsp:rsid wsp:val=&quot;00F016A7&quot;/&gt;&lt;wsp:rsid wsp:val=&quot;00F016D1&quot;/&gt;&lt;wsp:rsid wsp:val=&quot;00F0170A&quot;/&gt;&lt;wsp:rsid wsp:val=&quot;00F01801&quot;/&gt;&lt;wsp:rsid wsp:val=&quot;00F0191C&quot;/&gt;&lt;wsp:rsid wsp:val=&quot;00F01944&quot;/&gt;&lt;wsp:rsid wsp:val=&quot;00F01A5D&quot;/&gt;&lt;wsp:rsid wsp:val=&quot;00F028EC&quot;/&gt;&lt;wsp:rsid wsp:val=&quot;00F029B4&quot;/&gt;&lt;wsp:rsid wsp:val=&quot;00F02B45&quot;/&gt;&lt;wsp:rsid wsp:val=&quot;00F033CC&quot;/&gt;&lt;wsp:rsid wsp:val=&quot;00F03916&quot;/&gt;&lt;wsp:rsid wsp:val=&quot;00F03A94&quot;/&gt;&lt;wsp:rsid wsp:val=&quot;00F03AFD&quot;/&gt;&lt;wsp:rsid wsp:val=&quot;00F03E83&quot;/&gt;&lt;wsp:rsid wsp:val=&quot;00F04104&quot;/&gt;&lt;wsp:rsid wsp:val=&quot;00F052AE&quot;/&gt;&lt;wsp:rsid wsp:val=&quot;00F052D2&quot;/&gt;&lt;wsp:rsid wsp:val=&quot;00F05326&quot;/&gt;&lt;wsp:rsid wsp:val=&quot;00F06CF3&quot;/&gt;&lt;wsp:rsid wsp:val=&quot;00F06E5E&quot;/&gt;&lt;wsp:rsid wsp:val=&quot;00F071BB&quot;/&gt;&lt;wsp:rsid wsp:val=&quot;00F07CA3&quot;/&gt;&lt;wsp:rsid wsp:val=&quot;00F07F3B&quot;/&gt;&lt;wsp:rsid wsp:val=&quot;00F1009D&quot;/&gt;&lt;wsp:rsid wsp:val=&quot;00F10F81&quot;/&gt;&lt;wsp:rsid wsp:val=&quot;00F11064&quot;/&gt;&lt;wsp:rsid wsp:val=&quot;00F11123&quot;/&gt;&lt;wsp:rsid wsp:val=&quot;00F1141F&quot;/&gt;&lt;wsp:rsid wsp:val=&quot;00F1143D&quot;/&gt;&lt;wsp:rsid wsp:val=&quot;00F115AD&quot;/&gt;&lt;wsp:rsid wsp:val=&quot;00F11983&quot;/&gt;&lt;wsp:rsid wsp:val=&quot;00F11BA2&quot;/&gt;&lt;wsp:rsid wsp:val=&quot;00F12D76&quot;/&gt;&lt;wsp:rsid wsp:val=&quot;00F12DCB&quot;/&gt;&lt;wsp:rsid wsp:val=&quot;00F13034&quot;/&gt;&lt;wsp:rsid wsp:val=&quot;00F13552&quot;/&gt;&lt;wsp:rsid wsp:val=&quot;00F13D4E&quot;/&gt;&lt;wsp:rsid wsp:val=&quot;00F1461D&quot;/&gt;&lt;wsp:rsid wsp:val=&quot;00F14914&quot;/&gt;&lt;wsp:rsid wsp:val=&quot;00F14AD6&quot;/&gt;&lt;wsp:rsid wsp:val=&quot;00F14DD3&quot;/&gt;&lt;wsp:rsid wsp:val=&quot;00F15CCB&quot;/&gt;&lt;wsp:rsid wsp:val=&quot;00F15D6D&quot;/&gt;&lt;wsp:rsid wsp:val=&quot;00F15F76&quot;/&gt;&lt;wsp:rsid wsp:val=&quot;00F16116&quot;/&gt;&lt;wsp:rsid wsp:val=&quot;00F163F0&quot;/&gt;&lt;wsp:rsid wsp:val=&quot;00F16A9C&quot;/&gt;&lt;wsp:rsid wsp:val=&quot;00F16F51&quot;/&gt;&lt;wsp:rsid wsp:val=&quot;00F17991&quot;/&gt;&lt;wsp:rsid wsp:val=&quot;00F21142&quot;/&gt;&lt;wsp:rsid wsp:val=&quot;00F213E8&quot;/&gt;&lt;wsp:rsid wsp:val=&quot;00F2146C&quot;/&gt;&lt;wsp:rsid wsp:val=&quot;00F21E83&quot;/&gt;&lt;wsp:rsid wsp:val=&quot;00F227DE&quot;/&gt;&lt;wsp:rsid wsp:val=&quot;00F22865&quot;/&gt;&lt;wsp:rsid wsp:val=&quot;00F22B0E&quot;/&gt;&lt;wsp:rsid wsp:val=&quot;00F22DEF&quot;/&gt;&lt;wsp:rsid wsp:val=&quot;00F2325C&quot;/&gt;&lt;wsp:rsid wsp:val=&quot;00F2350D&quot;/&gt;&lt;wsp:rsid wsp:val=&quot;00F23579&quot;/&gt;&lt;wsp:rsid wsp:val=&quot;00F247A0&quot;/&gt;&lt;wsp:rsid wsp:val=&quot;00F24945&quot;/&gt;&lt;wsp:rsid wsp:val=&quot;00F25205&quot;/&gt;&lt;wsp:rsid wsp:val=&quot;00F25215&quot;/&gt;&lt;wsp:rsid wsp:val=&quot;00F25B8D&quot;/&gt;&lt;wsp:rsid wsp:val=&quot;00F260DF&quot;/&gt;&lt;wsp:rsid wsp:val=&quot;00F2682E&quot;/&gt;&lt;wsp:rsid wsp:val=&quot;00F26CFE&quot;/&gt;&lt;wsp:rsid wsp:val=&quot;00F271BF&quot;/&gt;&lt;wsp:rsid wsp:val=&quot;00F27797&quot;/&gt;&lt;wsp:rsid wsp:val=&quot;00F2798F&quot;/&gt;&lt;wsp:rsid wsp:val=&quot;00F27C19&quot;/&gt;&lt;wsp:rsid wsp:val=&quot;00F30564&quot;/&gt;&lt;wsp:rsid wsp:val=&quot;00F3065A&quot;/&gt;&lt;wsp:rsid wsp:val=&quot;00F3127B&quot;/&gt;&lt;wsp:rsid wsp:val=&quot;00F313FB&quot;/&gt;&lt;wsp:rsid wsp:val=&quot;00F31994&quot;/&gt;&lt;wsp:rsid wsp:val=&quot;00F32110&quot;/&gt;&lt;wsp:rsid wsp:val=&quot;00F3227F&quot;/&gt;&lt;wsp:rsid wsp:val=&quot;00F322C2&quot;/&gt;&lt;wsp:rsid wsp:val=&quot;00F325F4&quot;/&gt;&lt;wsp:rsid wsp:val=&quot;00F32631&quot;/&gt;&lt;wsp:rsid wsp:val=&quot;00F332F4&quot;/&gt;&lt;wsp:rsid wsp:val=&quot;00F334AC&quot;/&gt;&lt;wsp:rsid wsp:val=&quot;00F33934&quot;/&gt;&lt;wsp:rsid wsp:val=&quot;00F33D4B&quot;/&gt;&lt;wsp:rsid wsp:val=&quot;00F33E0A&quot;/&gt;&lt;wsp:rsid wsp:val=&quot;00F344F2&quot;/&gt;&lt;wsp:rsid wsp:val=&quot;00F34527&quot;/&gt;&lt;wsp:rsid wsp:val=&quot;00F34AED&quot;/&gt;&lt;wsp:rsid wsp:val=&quot;00F35EF6&quot;/&gt;&lt;wsp:rsid wsp:val=&quot;00F3685E&quot;/&gt;&lt;wsp:rsid wsp:val=&quot;00F36BB8&quot;/&gt;&lt;wsp:rsid wsp:val=&quot;00F3773D&quot;/&gt;&lt;wsp:rsid wsp:val=&quot;00F377E7&quot;/&gt;&lt;wsp:rsid wsp:val=&quot;00F37944&quot;/&gt;&lt;wsp:rsid wsp:val=&quot;00F37BA6&quot;/&gt;&lt;wsp:rsid wsp:val=&quot;00F402D0&quot;/&gt;&lt;wsp:rsid wsp:val=&quot;00F406A5&quot;/&gt;&lt;wsp:rsid wsp:val=&quot;00F40717&quot;/&gt;&lt;wsp:rsid wsp:val=&quot;00F4112C&quot;/&gt;&lt;wsp:rsid wsp:val=&quot;00F4191D&quot;/&gt;&lt;wsp:rsid wsp:val=&quot;00F41AB1&quot;/&gt;&lt;wsp:rsid wsp:val=&quot;00F41AE3&quot;/&gt;&lt;wsp:rsid wsp:val=&quot;00F41B28&quot;/&gt;&lt;wsp:rsid wsp:val=&quot;00F41CBE&quot;/&gt;&lt;wsp:rsid wsp:val=&quot;00F42136&quot;/&gt;&lt;wsp:rsid wsp:val=&quot;00F42327&quot;/&gt;&lt;wsp:rsid wsp:val=&quot;00F42465&quot;/&gt;&lt;wsp:rsid wsp:val=&quot;00F42827&quot;/&gt;&lt;wsp:rsid wsp:val=&quot;00F42E33&quot;/&gt;&lt;wsp:rsid wsp:val=&quot;00F43E45&quot;/&gt;&lt;wsp:rsid wsp:val=&quot;00F43E98&quot;/&gt;&lt;wsp:rsid wsp:val=&quot;00F43FDA&quot;/&gt;&lt;wsp:rsid wsp:val=&quot;00F440A3&quot;/&gt;&lt;wsp:rsid wsp:val=&quot;00F4498C&quot;/&gt;&lt;wsp:rsid wsp:val=&quot;00F44C33&quot;/&gt;&lt;wsp:rsid wsp:val=&quot;00F44D73&quot;/&gt;&lt;wsp:rsid wsp:val=&quot;00F453BF&quot;/&gt;&lt;wsp:rsid wsp:val=&quot;00F45E11&quot;/&gt;&lt;wsp:rsid wsp:val=&quot;00F46114&quot;/&gt;&lt;wsp:rsid wsp:val=&quot;00F46193&quot;/&gt;&lt;wsp:rsid wsp:val=&quot;00F46778&quot;/&gt;&lt;wsp:rsid wsp:val=&quot;00F47023&quot;/&gt;&lt;wsp:rsid wsp:val=&quot;00F47EBB&quot;/&gt;&lt;wsp:rsid wsp:val=&quot;00F503E5&quot;/&gt;&lt;wsp:rsid wsp:val=&quot;00F50413&quot;/&gt;&lt;wsp:rsid wsp:val=&quot;00F50B65&quot;/&gt;&lt;wsp:rsid wsp:val=&quot;00F5136E&quot;/&gt;&lt;wsp:rsid wsp:val=&quot;00F515E6&quot;/&gt;&lt;wsp:rsid wsp:val=&quot;00F51864&quot;/&gt;&lt;wsp:rsid wsp:val=&quot;00F52219&quot;/&gt;&lt;wsp:rsid wsp:val=&quot;00F5224C&quot;/&gt;&lt;wsp:rsid wsp:val=&quot;00F528FA&quot;/&gt;&lt;wsp:rsid wsp:val=&quot;00F541BA&quot;/&gt;&lt;wsp:rsid wsp:val=&quot;00F543BB&quot;/&gt;&lt;wsp:rsid wsp:val=&quot;00F54922&quot;/&gt;&lt;wsp:rsid wsp:val=&quot;00F54DBB&quot;/&gt;&lt;wsp:rsid wsp:val=&quot;00F55733&quot;/&gt;&lt;wsp:rsid wsp:val=&quot;00F55810&quot;/&gt;&lt;wsp:rsid wsp:val=&quot;00F56263&quot;/&gt;&lt;wsp:rsid wsp:val=&quot;00F562E4&quot;/&gt;&lt;wsp:rsid wsp:val=&quot;00F566E7&quot;/&gt;&lt;wsp:rsid wsp:val=&quot;00F56FF3&quot;/&gt;&lt;wsp:rsid wsp:val=&quot;00F57171&quot;/&gt;&lt;wsp:rsid wsp:val=&quot;00F57891&quot;/&gt;&lt;wsp:rsid wsp:val=&quot;00F57CFE&quot;/&gt;&lt;wsp:rsid wsp:val=&quot;00F60050&quot;/&gt;&lt;wsp:rsid wsp:val=&quot;00F60171&quot;/&gt;&lt;wsp:rsid wsp:val=&quot;00F6029A&quot;/&gt;&lt;wsp:rsid wsp:val=&quot;00F60C07&quot;/&gt;&lt;wsp:rsid wsp:val=&quot;00F60E13&quot;/&gt;&lt;wsp:rsid wsp:val=&quot;00F60E8E&quot;/&gt;&lt;wsp:rsid wsp:val=&quot;00F61303&quot;/&gt;&lt;wsp:rsid wsp:val=&quot;00F61759&quot;/&gt;&lt;wsp:rsid wsp:val=&quot;00F6255F&quot;/&gt;&lt;wsp:rsid wsp:val=&quot;00F62A38&quot;/&gt;&lt;wsp:rsid wsp:val=&quot;00F62C17&quot;/&gt;&lt;wsp:rsid wsp:val=&quot;00F6309B&quot;/&gt;&lt;wsp:rsid wsp:val=&quot;00F6349D&quot;/&gt;&lt;wsp:rsid wsp:val=&quot;00F6367F&quot;/&gt;&lt;wsp:rsid wsp:val=&quot;00F638BB&quot;/&gt;&lt;wsp:rsid wsp:val=&quot;00F63F4B&quot;/&gt;&lt;wsp:rsid wsp:val=&quot;00F64531&quot;/&gt;&lt;wsp:rsid wsp:val=&quot;00F64D1B&quot;/&gt;&lt;wsp:rsid wsp:val=&quot;00F65FCA&quot;/&gt;&lt;wsp:rsid wsp:val=&quot;00F6685E&quot;/&gt;&lt;wsp:rsid wsp:val=&quot;00F67BD9&quot;/&gt;&lt;wsp:rsid wsp:val=&quot;00F70782&quot;/&gt;&lt;wsp:rsid wsp:val=&quot;00F70B00&quot;/&gt;&lt;wsp:rsid wsp:val=&quot;00F70BAE&quot;/&gt;&lt;wsp:rsid wsp:val=&quot;00F715FA&quot;/&gt;&lt;wsp:rsid wsp:val=&quot;00F7223E&quot;/&gt;&lt;wsp:rsid wsp:val=&quot;00F72341&quot;/&gt;&lt;wsp:rsid wsp:val=&quot;00F72902&quot;/&gt;&lt;wsp:rsid wsp:val=&quot;00F72CF0&quot;/&gt;&lt;wsp:rsid wsp:val=&quot;00F7303B&quot;/&gt;&lt;wsp:rsid wsp:val=&quot;00F73311&quot;/&gt;&lt;wsp:rsid wsp:val=&quot;00F733FA&quot;/&gt;&lt;wsp:rsid wsp:val=&quot;00F73CAF&quot;/&gt;&lt;wsp:rsid wsp:val=&quot;00F73F76&quot;/&gt;&lt;wsp:rsid wsp:val=&quot;00F74187&quot;/&gt;&lt;wsp:rsid wsp:val=&quot;00F743BC&quot;/&gt;&lt;wsp:rsid wsp:val=&quot;00F75883&quot;/&gt;&lt;wsp:rsid wsp:val=&quot;00F761C3&quot;/&gt;&lt;wsp:rsid wsp:val=&quot;00F76264&quot;/&gt;&lt;wsp:rsid wsp:val=&quot;00F7702D&quot;/&gt;&lt;wsp:rsid wsp:val=&quot;00F770DC&quot;/&gt;&lt;wsp:rsid wsp:val=&quot;00F77114&quot;/&gt;&lt;wsp:rsid wsp:val=&quot;00F80ABD&quot;/&gt;&lt;wsp:rsid wsp:val=&quot;00F80B98&quot;/&gt;&lt;wsp:rsid wsp:val=&quot;00F80FAF&quot;/&gt;&lt;wsp:rsid wsp:val=&quot;00F8104D&quot;/&gt;&lt;wsp:rsid wsp:val=&quot;00F813C3&quot;/&gt;&lt;wsp:rsid wsp:val=&quot;00F820C3&quot;/&gt;&lt;wsp:rsid wsp:val=&quot;00F82D41&quot;/&gt;&lt;wsp:rsid wsp:val=&quot;00F833FD&quot;/&gt;&lt;wsp:rsid wsp:val=&quot;00F8461D&quot;/&gt;&lt;wsp:rsid wsp:val=&quot;00F8462C&quot;/&gt;&lt;wsp:rsid wsp:val=&quot;00F84747&quot;/&gt;&lt;wsp:rsid wsp:val=&quot;00F855CE&quot;/&gt;&lt;wsp:rsid wsp:val=&quot;00F86012&quot;/&gt;&lt;wsp:rsid wsp:val=&quot;00F869C8&quot;/&gt;&lt;wsp:rsid wsp:val=&quot;00F86AB5&quot;/&gt;&lt;wsp:rsid wsp:val=&quot;00F87A23&quot;/&gt;&lt;wsp:rsid wsp:val=&quot;00F90EF7&quot;/&gt;&lt;wsp:rsid wsp:val=&quot;00F919D7&quot;/&gt;&lt;wsp:rsid wsp:val=&quot;00F919E5&quot;/&gt;&lt;wsp:rsid wsp:val=&quot;00F91AF2&quot;/&gt;&lt;wsp:rsid wsp:val=&quot;00F91D60&quot;/&gt;&lt;wsp:rsid wsp:val=&quot;00F921D5&quot;/&gt;&lt;wsp:rsid wsp:val=&quot;00F92A73&quot;/&gt;&lt;wsp:rsid wsp:val=&quot;00F92F40&quot;/&gt;&lt;wsp:rsid wsp:val=&quot;00F92F66&quot;/&gt;&lt;wsp:rsid wsp:val=&quot;00F93006&quot;/&gt;&lt;wsp:rsid wsp:val=&quot;00F93367&quot;/&gt;&lt;wsp:rsid wsp:val=&quot;00F93512&quot;/&gt;&lt;wsp:rsid wsp:val=&quot;00F94465&quot;/&gt;&lt;wsp:rsid wsp:val=&quot;00F9455D&quot;/&gt;&lt;wsp:rsid wsp:val=&quot;00F94791&quot;/&gt;&lt;wsp:rsid wsp:val=&quot;00F94DD2&quot;/&gt;&lt;wsp:rsid wsp:val=&quot;00F94ED5&quot;/&gt;&lt;wsp:rsid wsp:val=&quot;00F94EE2&quot;/&gt;&lt;wsp:rsid wsp:val=&quot;00F95ED1&quot;/&gt;&lt;wsp:rsid wsp:val=&quot;00F962B6&quot;/&gt;&lt;wsp:rsid wsp:val=&quot;00F97180&quot;/&gt;&lt;wsp:rsid wsp:val=&quot;00FA01E2&quot;/&gt;&lt;wsp:rsid wsp:val=&quot;00FA0787&quot;/&gt;&lt;wsp:rsid wsp:val=&quot;00FA1486&quot;/&gt;&lt;wsp:rsid wsp:val=&quot;00FA149E&quot;/&gt;&lt;wsp:rsid wsp:val=&quot;00FA15D3&quot;/&gt;&lt;wsp:rsid wsp:val=&quot;00FA162E&quot;/&gt;&lt;wsp:rsid wsp:val=&quot;00FA1748&quot;/&gt;&lt;wsp:rsid wsp:val=&quot;00FA1A88&quot;/&gt;&lt;wsp:rsid wsp:val=&quot;00FA2067&quot;/&gt;&lt;wsp:rsid wsp:val=&quot;00FA31F5&quot;/&gt;&lt;wsp:rsid wsp:val=&quot;00FA3C0B&quot;/&gt;&lt;wsp:rsid wsp:val=&quot;00FA40A9&quot;/&gt;&lt;wsp:rsid wsp:val=&quot;00FA4385&quot;/&gt;&lt;wsp:rsid wsp:val=&quot;00FA4AE1&quot;/&gt;&lt;wsp:rsid wsp:val=&quot;00FA5152&quot;/&gt;&lt;wsp:rsid wsp:val=&quot;00FA5296&quot;/&gt;&lt;wsp:rsid wsp:val=&quot;00FA5DA0&quot;/&gt;&lt;wsp:rsid wsp:val=&quot;00FA6007&quot;/&gt;&lt;wsp:rsid wsp:val=&quot;00FA6FCA&quot;/&gt;&lt;wsp:rsid wsp:val=&quot;00FA7161&quot;/&gt;&lt;wsp:rsid wsp:val=&quot;00FA7402&quot;/&gt;&lt;wsp:rsid wsp:val=&quot;00FA7A00&quot;/&gt;&lt;wsp:rsid wsp:val=&quot;00FB02D9&quot;/&gt;&lt;wsp:rsid wsp:val=&quot;00FB05AD&quot;/&gt;&lt;wsp:rsid wsp:val=&quot;00FB0F29&quot;/&gt;&lt;wsp:rsid wsp:val=&quot;00FB12F1&quot;/&gt;&lt;wsp:rsid wsp:val=&quot;00FB1868&quot;/&gt;&lt;wsp:rsid wsp:val=&quot;00FB1E86&quot;/&gt;&lt;wsp:rsid wsp:val=&quot;00FB2249&quot;/&gt;&lt;wsp:rsid wsp:val=&quot;00FB2922&quot;/&gt;&lt;wsp:rsid wsp:val=&quot;00FB2B97&quot;/&gt;&lt;wsp:rsid wsp:val=&quot;00FB2EF3&quot;/&gt;&lt;wsp:rsid wsp:val=&quot;00FB3246&quot;/&gt;&lt;wsp:rsid wsp:val=&quot;00FB346E&quot;/&gt;&lt;wsp:rsid wsp:val=&quot;00FB3D22&quot;/&gt;&lt;wsp:rsid wsp:val=&quot;00FB3EF0&quot;/&gt;&lt;wsp:rsid wsp:val=&quot;00FB4112&quot;/&gt;&lt;wsp:rsid wsp:val=&quot;00FB4AF7&quot;/&gt;&lt;wsp:rsid wsp:val=&quot;00FB52A6&quot;/&gt;&lt;wsp:rsid wsp:val=&quot;00FB54CE&quot;/&gt;&lt;wsp:rsid wsp:val=&quot;00FB58EA&quot;/&gt;&lt;wsp:rsid wsp:val=&quot;00FB5F3E&quot;/&gt;&lt;wsp:rsid wsp:val=&quot;00FB6791&quot;/&gt;&lt;wsp:rsid wsp:val=&quot;00FB6FC6&quot;/&gt;&lt;wsp:rsid wsp:val=&quot;00FB74B3&quot;/&gt;&lt;wsp:rsid wsp:val=&quot;00FB7964&quot;/&gt;&lt;wsp:rsid wsp:val=&quot;00FB79A8&quot;/&gt;&lt;wsp:rsid wsp:val=&quot;00FB7F7E&quot;/&gt;&lt;wsp:rsid wsp:val=&quot;00FC072E&quot;/&gt;&lt;wsp:rsid wsp:val=&quot;00FC0FB2&quot;/&gt;&lt;wsp:rsid wsp:val=&quot;00FC1442&quot;/&gt;&lt;wsp:rsid wsp:val=&quot;00FC187E&quot;/&gt;&lt;wsp:rsid wsp:val=&quot;00FC19B1&quot;/&gt;&lt;wsp:rsid wsp:val=&quot;00FC248C&quot;/&gt;&lt;wsp:rsid wsp:val=&quot;00FC252E&quot;/&gt;&lt;wsp:rsid wsp:val=&quot;00FC3707&quot;/&gt;&lt;wsp:rsid wsp:val=&quot;00FC3A79&quot;/&gt;&lt;wsp:rsid wsp:val=&quot;00FC3E6D&quot;/&gt;&lt;wsp:rsid wsp:val=&quot;00FC4076&quot;/&gt;&lt;wsp:rsid wsp:val=&quot;00FC4763&quot;/&gt;&lt;wsp:rsid wsp:val=&quot;00FC4A97&quot;/&gt;&lt;wsp:rsid wsp:val=&quot;00FC54C0&quot;/&gt;&lt;wsp:rsid wsp:val=&quot;00FC5989&quot;/&gt;&lt;wsp:rsid wsp:val=&quot;00FC5D99&quot;/&gt;&lt;wsp:rsid wsp:val=&quot;00FC5DDC&quot;/&gt;&lt;wsp:rsid wsp:val=&quot;00FC5E3A&quot;/&gt;&lt;wsp:rsid wsp:val=&quot;00FC5F9C&quot;/&gt;&lt;wsp:rsid wsp:val=&quot;00FC6118&quot;/&gt;&lt;wsp:rsid wsp:val=&quot;00FC6C00&quot;/&gt;&lt;wsp:rsid wsp:val=&quot;00FC797F&quot;/&gt;&lt;wsp:rsid wsp:val=&quot;00FC7987&quot;/&gt;&lt;wsp:rsid wsp:val=&quot;00FC7A49&quot;/&gt;&lt;wsp:rsid wsp:val=&quot;00FC7B97&quot;/&gt;&lt;wsp:rsid wsp:val=&quot;00FC7C9C&quot;/&gt;&lt;wsp:rsid wsp:val=&quot;00FC7FE5&quot;/&gt;&lt;wsp:rsid wsp:val=&quot;00FD0923&quot;/&gt;&lt;wsp:rsid wsp:val=&quot;00FD0C08&quot;/&gt;&lt;wsp:rsid wsp:val=&quot;00FD0CA6&quot;/&gt;&lt;wsp:rsid wsp:val=&quot;00FD17DC&quot;/&gt;&lt;wsp:rsid wsp:val=&quot;00FD1AF1&quot;/&gt;&lt;wsp:rsid wsp:val=&quot;00FD1C18&quot;/&gt;&lt;wsp:rsid wsp:val=&quot;00FD2533&quot;/&gt;&lt;wsp:rsid wsp:val=&quot;00FD2905&quot;/&gt;&lt;wsp:rsid wsp:val=&quot;00FD2D55&quot;/&gt;&lt;wsp:rsid wsp:val=&quot;00FD32BA&quot;/&gt;&lt;wsp:rsid wsp:val=&quot;00FD38F0&quot;/&gt;&lt;wsp:rsid wsp:val=&quot;00FD4482&quot;/&gt;&lt;wsp:rsid wsp:val=&quot;00FD523A&quot;/&gt;&lt;wsp:rsid wsp:val=&quot;00FD52F9&quot;/&gt;&lt;wsp:rsid wsp:val=&quot;00FD5891&quot;/&gt;&lt;wsp:rsid wsp:val=&quot;00FD5A3E&quot;/&gt;&lt;wsp:rsid wsp:val=&quot;00FD69D1&quot;/&gt;&lt;wsp:rsid wsp:val=&quot;00FD764F&quot;/&gt;&lt;wsp:rsid wsp:val=&quot;00FD7C6A&quot;/&gt;&lt;wsp:rsid wsp:val=&quot;00FE023B&quot;/&gt;&lt;wsp:rsid wsp:val=&quot;00FE05E6&quot;/&gt;&lt;wsp:rsid wsp:val=&quot;00FE06C7&quot;/&gt;&lt;wsp:rsid wsp:val=&quot;00FE0D72&quot;/&gt;&lt;wsp:rsid wsp:val=&quot;00FE15F3&quot;/&gt;&lt;wsp:rsid wsp:val=&quot;00FE19A1&quot;/&gt;&lt;wsp:rsid wsp:val=&quot;00FE1B8F&quot;/&gt;&lt;wsp:rsid wsp:val=&quot;00FE1BCE&quot;/&gt;&lt;wsp:rsid wsp:val=&quot;00FE1EA0&quot;/&gt;&lt;wsp:rsid wsp:val=&quot;00FE1FA5&quot;/&gt;&lt;wsp:rsid wsp:val=&quot;00FE20E6&quot;/&gt;&lt;wsp:rsid wsp:val=&quot;00FE2A9F&quot;/&gt;&lt;wsp:rsid wsp:val=&quot;00FE2D1E&quot;/&gt;&lt;wsp:rsid wsp:val=&quot;00FE2D98&quot;/&gt;&lt;wsp:rsid wsp:val=&quot;00FE31A8&quot;/&gt;&lt;wsp:rsid wsp:val=&quot;00FE3315&quot;/&gt;&lt;wsp:rsid wsp:val=&quot;00FE37D7&quot;/&gt;&lt;wsp:rsid wsp:val=&quot;00FE3E52&quot;/&gt;&lt;wsp:rsid wsp:val=&quot;00FE438C&quot;/&gt;&lt;wsp:rsid wsp:val=&quot;00FE4623&quot;/&gt;&lt;wsp:rsid wsp:val=&quot;00FE49D3&quot;/&gt;&lt;wsp:rsid wsp:val=&quot;00FE4CEB&quot;/&gt;&lt;wsp:rsid wsp:val=&quot;00FE4E0B&quot;/&gt;&lt;wsp:rsid wsp:val=&quot;00FE5D74&quot;/&gt;&lt;wsp:rsid wsp:val=&quot;00FE60CE&quot;/&gt;&lt;wsp:rsid wsp:val=&quot;00FE61C1&quot;/&gt;&lt;wsp:rsid wsp:val=&quot;00FE69A9&quot;/&gt;&lt;wsp:rsid wsp:val=&quot;00FE6B2C&quot;/&gt;&lt;wsp:rsid wsp:val=&quot;00FE6F16&quot;/&gt;&lt;wsp:rsid wsp:val=&quot;00FE7048&quot;/&gt;&lt;wsp:rsid wsp:val=&quot;00FE77B1&quot;/&gt;&lt;wsp:rsid wsp:val=&quot;00FE78F2&quot;/&gt;&lt;wsp:rsid wsp:val=&quot;00FF00E8&quot;/&gt;&lt;wsp:rsid wsp:val=&quot;00FF0B6D&quot;/&gt;&lt;wsp:rsid wsp:val=&quot;00FF17BE&quot;/&gt;&lt;wsp:rsid wsp:val=&quot;00FF19D7&quot;/&gt;&lt;wsp:rsid wsp:val=&quot;00FF2092&quot;/&gt;&lt;wsp:rsid wsp:val=&quot;00FF256D&quot;/&gt;&lt;wsp:rsid wsp:val=&quot;00FF2AF6&quot;/&gt;&lt;wsp:rsid wsp:val=&quot;00FF33FF&quot;/&gt;&lt;wsp:rsid wsp:val=&quot;00FF3540&quot;/&gt;&lt;wsp:rsid wsp:val=&quot;00FF39FF&quot;/&gt;&lt;wsp:rsid wsp:val=&quot;00FF3DAF&quot;/&gt;&lt;wsp:rsid wsp:val=&quot;00FF51C2&quot;/&gt;&lt;wsp:rsid wsp:val=&quot;00FF57C9&quot;/&gt;&lt;wsp:rsid wsp:val=&quot;00FF5C7A&quot;/&gt;&lt;wsp:rsid wsp:val=&quot;00FF62CA&quot;/&gt;&lt;wsp:rsid wsp:val=&quot;00FF6F46&quot;/&gt;&lt;wsp:rsid wsp:val=&quot;00FF789A&quot;/&gt;&lt;wsp:rsid wsp:val=&quot;5CFB719A&quot;/&gt;&lt;/wsp:rsids&gt;&lt;/w:docPr&gt;&lt;w:body&gt;&lt;wx:sect&gt;&lt;w:p wsp:rsidR=&quot;0060165A&quot; wsp:rsidRDefault=&quot;0060165A&quot; wsp:rsidP=&quot;0060165A&quot;&gt;&lt;m:oMathPara&gt;&lt;m:oMath&gt;&lt;m:r&gt;&lt;m:rPr&gt;&lt;m:sty m:val=&quot;p&quot;/&gt;&lt;/m:rPr&gt;&lt;w:rPr&gt;&lt;w:rFonts w:ascii=&quot;Cambria Math&quot; w:fareast=&quot;Batang&quot; w:h-ansi=&quot;Cambria Math&quot;/&gt;&lt;wx:font wx:val=&quot;Cambria Math&quot;/&gt;&lt;w:color w:val=&quot;000000&quot;/&gt;&lt;w:kern w:val=&quot;24&quot;/&gt;&lt;w:sz w:val=&quot;28&quot;/&gt;&lt;w:sz-cs w:val=&quot;28&quot;/&gt;&lt;w:lang w:fareast=&quot;EN-US&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93E9D">
        <w:instrText xml:space="preserve"> </w:instrText>
      </w:r>
      <w:r w:rsidRPr="00393E9D">
        <w:fldChar w:fldCharType="separate"/>
      </w:r>
      <w:r w:rsidR="001B473D">
        <w:pict w14:anchorId="45790C04">
          <v:shape id="_x0000_i1026" type="#_x0000_t75" style="width:8.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6&quot;/&gt;&lt;w:doNotEmbedSystemFonts/&gt;&lt;w:stylePaneFormatFilter w:val=&quot;3F01&quot;/&gt;&lt;w:defaultTabStop w:val=&quot;720&quot;/&gt;&lt;w:displayHorizontalDrawingGridEvery w:val=&quot;0&quot;/&gt;&lt;w:displayVerticalDrawingGridEvery w:val=&quot;0&quot;/&gt;&lt;w:useMarginsForDrawingGridOrigin/&gt;&lt;w:characterSpacingControl w:val=&quot;DontCompress&quot;/&gt;&lt;w:optimizeForBrowser/&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5428D&quot;/&gt;&lt;wsp:rsid wsp:val=&quot;0000070F&quot;/&gt;&lt;wsp:rsid wsp:val=&quot;00000BB3&quot;/&gt;&lt;wsp:rsid wsp:val=&quot;00000C93&quot;/&gt;&lt;wsp:rsid wsp:val=&quot;000010B9&quot;/&gt;&lt;wsp:rsid wsp:val=&quot;00002B95&quot;/&gt;&lt;wsp:rsid wsp:val=&quot;000033C3&quot;/&gt;&lt;wsp:rsid wsp:val=&quot;000035D7&quot;/&gt;&lt;wsp:rsid wsp:val=&quot;000038AA&quot;/&gt;&lt;wsp:rsid wsp:val=&quot;000038BE&quot;/&gt;&lt;wsp:rsid wsp:val=&quot;00003E97&quot;/&gt;&lt;wsp:rsid wsp:val=&quot;000042C2&quot;/&gt;&lt;wsp:rsid wsp:val=&quot;000042E1&quot;/&gt;&lt;wsp:rsid wsp:val=&quot;000046A6&quot;/&gt;&lt;wsp:rsid wsp:val=&quot;00004853&quot;/&gt;&lt;wsp:rsid wsp:val=&quot;00004C29&quot;/&gt;&lt;wsp:rsid wsp:val=&quot;0000505D&quot;/&gt;&lt;wsp:rsid wsp:val=&quot;00007058&quot;/&gt;&lt;wsp:rsid wsp:val=&quot;000074FC&quot;/&gt;&lt;wsp:rsid wsp:val=&quot;000075AB&quot;/&gt;&lt;wsp:rsid wsp:val=&quot;00007F05&quot;/&gt;&lt;wsp:rsid wsp:val=&quot;000115F0&quot;/&gt;&lt;wsp:rsid wsp:val=&quot;00011D94&quot;/&gt;&lt;wsp:rsid wsp:val=&quot;00012109&quot;/&gt;&lt;wsp:rsid wsp:val=&quot;00012A34&quot;/&gt;&lt;wsp:rsid wsp:val=&quot;00012A7B&quot;/&gt;&lt;wsp:rsid wsp:val=&quot;000132AD&quot;/&gt;&lt;wsp:rsid wsp:val=&quot;0001362F&quot;/&gt;&lt;wsp:rsid wsp:val=&quot;000138B6&quot;/&gt;&lt;wsp:rsid wsp:val=&quot;000138EE&quot;/&gt;&lt;wsp:rsid wsp:val=&quot;00013A65&quot;/&gt;&lt;wsp:rsid wsp:val=&quot;00013B57&quot;/&gt;&lt;wsp:rsid wsp:val=&quot;00014A9E&quot;/&gt;&lt;wsp:rsid wsp:val=&quot;000158AB&quot;/&gt;&lt;wsp:rsid wsp:val=&quot;00015D13&quot;/&gt;&lt;wsp:rsid wsp:val=&quot;000163C6&quot;/&gt;&lt;wsp:rsid wsp:val=&quot;00016708&quot;/&gt;&lt;wsp:rsid wsp:val=&quot;00016B97&quot;/&gt;&lt;wsp:rsid wsp:val=&quot;00016BA6&quot;/&gt;&lt;wsp:rsid wsp:val=&quot;00017352&quot;/&gt;&lt;wsp:rsid wsp:val=&quot;000175AC&quot;/&gt;&lt;wsp:rsid wsp:val=&quot;000175D0&quot;/&gt;&lt;wsp:rsid wsp:val=&quot;000178C2&quot;/&gt;&lt;wsp:rsid wsp:val=&quot;000203CC&quot;/&gt;&lt;wsp:rsid wsp:val=&quot;00021186&quot;/&gt;&lt;wsp:rsid wsp:val=&quot;0002121E&quot;/&gt;&lt;wsp:rsid wsp:val=&quot;0002143A&quot;/&gt;&lt;wsp:rsid wsp:val=&quot;00021CED&quot;/&gt;&lt;wsp:rsid wsp:val=&quot;00022941&quot;/&gt;&lt;wsp:rsid wsp:val=&quot;000235E9&quot;/&gt;&lt;wsp:rsid wsp:val=&quot;00025951&quot;/&gt;&lt;wsp:rsid wsp:val=&quot;00026030&quot;/&gt;&lt;wsp:rsid wsp:val=&quot;000261A6&quot;/&gt;&lt;wsp:rsid wsp:val=&quot;000262B9&quot;/&gt;&lt;wsp:rsid wsp:val=&quot;000263B1&quot;/&gt;&lt;wsp:rsid wsp:val=&quot;00026CC2&quot;/&gt;&lt;wsp:rsid wsp:val=&quot;00026E06&quot;/&gt;&lt;wsp:rsid wsp:val=&quot;00027384&quot;/&gt;&lt;wsp:rsid wsp:val=&quot;0003005B&quot;/&gt;&lt;wsp:rsid wsp:val=&quot;0003066B&quot;/&gt;&lt;wsp:rsid wsp:val=&quot;00030B9E&quot;/&gt;&lt;wsp:rsid wsp:val=&quot;00030F03&quot;/&gt;&lt;wsp:rsid wsp:val=&quot;00031D75&quot;/&gt;&lt;wsp:rsid wsp:val=&quot;000323CD&quot;/&gt;&lt;wsp:rsid wsp:val=&quot;000325E5&quot;/&gt;&lt;wsp:rsid wsp:val=&quot;00032669&quot;/&gt;&lt;wsp:rsid wsp:val=&quot;00032C00&quot;/&gt;&lt;wsp:rsid wsp:val=&quot;000331E8&quot;/&gt;&lt;wsp:rsid wsp:val=&quot;000339AA&quot;/&gt;&lt;wsp:rsid wsp:val=&quot;000343DE&quot;/&gt;&lt;wsp:rsid wsp:val=&quot;00035C7A&quot;/&gt;&lt;wsp:rsid wsp:val=&quot;00036B29&quot;/&gt;&lt;wsp:rsid wsp:val=&quot;00037A84&quot;/&gt;&lt;wsp:rsid wsp:val=&quot;00037F76&quot;/&gt;&lt;wsp:rsid wsp:val=&quot;00041457&quot;/&gt;&lt;wsp:rsid wsp:val=&quot;0004180B&quot;/&gt;&lt;wsp:rsid wsp:val=&quot;00041C5D&quot;/&gt;&lt;wsp:rsid wsp:val=&quot;000428D1&quot;/&gt;&lt;wsp:rsid wsp:val=&quot;00042BE1&quot;/&gt;&lt;wsp:rsid wsp:val=&quot;00042E53&quot;/&gt;&lt;wsp:rsid wsp:val=&quot;00044027&quot;/&gt;&lt;wsp:rsid wsp:val=&quot;000454A9&quot;/&gt;&lt;wsp:rsid wsp:val=&quot;00045688&quot;/&gt;&lt;wsp:rsid wsp:val=&quot;00046641&quot;/&gt;&lt;wsp:rsid wsp:val=&quot;00046832&quot;/&gt;&lt;wsp:rsid wsp:val=&quot;00046BF4&quot;/&gt;&lt;wsp:rsid wsp:val=&quot;00046DDD&quot;/&gt;&lt;wsp:rsid wsp:val=&quot;00047430&quot;/&gt;&lt;wsp:rsid wsp:val=&quot;0004772E&quot;/&gt;&lt;wsp:rsid wsp:val=&quot;00047781&quot;/&gt;&lt;wsp:rsid wsp:val=&quot;00047884&quot;/&gt;&lt;wsp:rsid wsp:val=&quot;00050A62&quot;/&gt;&lt;wsp:rsid wsp:val=&quot;000513F8&quot;/&gt;&lt;wsp:rsid wsp:val=&quot;00051C9D&quot;/&gt;&lt;wsp:rsid wsp:val=&quot;00051D6C&quot;/&gt;&lt;wsp:rsid wsp:val=&quot;000524CA&quot;/&gt;&lt;wsp:rsid wsp:val=&quot;000539B9&quot;/&gt;&lt;wsp:rsid wsp:val=&quot;0005452D&quot;/&gt;&lt;wsp:rsid wsp:val=&quot;0005462B&quot;/&gt;&lt;wsp:rsid wsp:val=&quot;0005476D&quot;/&gt;&lt;wsp:rsid wsp:val=&quot;00054FC2&quot;/&gt;&lt;wsp:rsid wsp:val=&quot;00055415&quot;/&gt;&lt;wsp:rsid wsp:val=&quot;00055C44&quot;/&gt;&lt;wsp:rsid wsp:val=&quot;0005627B&quot;/&gt;&lt;wsp:rsid wsp:val=&quot;000563A0&quot;/&gt;&lt;wsp:rsid wsp:val=&quot;00056435&quot;/&gt;&lt;wsp:rsid wsp:val=&quot;00056686&quot;/&gt;&lt;wsp:rsid wsp:val=&quot;00056A52&quot;/&gt;&lt;wsp:rsid wsp:val=&quot;00056B38&quot;/&gt;&lt;wsp:rsid wsp:val=&quot;000576FD&quot;/&gt;&lt;wsp:rsid wsp:val=&quot;000578A4&quot;/&gt;&lt;wsp:rsid wsp:val=&quot;00057ED0&quot;/&gt;&lt;wsp:rsid wsp:val=&quot;0006065D&quot;/&gt;&lt;wsp:rsid wsp:val=&quot;0006136D&quot;/&gt;&lt;wsp:rsid wsp:val=&quot;00061460&quot;/&gt;&lt;wsp:rsid wsp:val=&quot;0006239F&quot;/&gt;&lt;wsp:rsid wsp:val=&quot;0006289A&quot;/&gt;&lt;wsp:rsid wsp:val=&quot;00062E39&quot;/&gt;&lt;wsp:rsid wsp:val=&quot;000633C9&quot;/&gt;&lt;wsp:rsid wsp:val=&quot;000634C9&quot;/&gt;&lt;wsp:rsid wsp:val=&quot;00063CCE&quot;/&gt;&lt;wsp:rsid wsp:val=&quot;00063FE6&quot;/&gt;&lt;wsp:rsid wsp:val=&quot;000640CE&quot;/&gt;&lt;wsp:rsid wsp:val=&quot;00064362&quot;/&gt;&lt;wsp:rsid wsp:val=&quot;00064C6C&quot;/&gt;&lt;wsp:rsid wsp:val=&quot;00065FBC&quot;/&gt;&lt;wsp:rsid wsp:val=&quot;000661AE&quot;/&gt;&lt;wsp:rsid wsp:val=&quot;00066999&quot;/&gt;&lt;wsp:rsid wsp:val=&quot;00066A37&quot;/&gt;&lt;wsp:rsid wsp:val=&quot;00066C15&quot;/&gt;&lt;wsp:rsid wsp:val=&quot;00066E80&quot;/&gt;&lt;wsp:rsid wsp:val=&quot;000670BE&quot;/&gt;&lt;wsp:rsid wsp:val=&quot;00067A7F&quot;/&gt;&lt;wsp:rsid wsp:val=&quot;00067F86&quot;/&gt;&lt;wsp:rsid wsp:val=&quot;00070A82&quot;/&gt;&lt;wsp:rsid wsp:val=&quot;00070AD8&quot;/&gt;&lt;wsp:rsid wsp:val=&quot;00071D35&quot;/&gt;&lt;wsp:rsid wsp:val=&quot;00071F6F&quot;/&gt;&lt;wsp:rsid wsp:val=&quot;000720A5&quot;/&gt;&lt;wsp:rsid wsp:val=&quot;000721E1&quot;/&gt;&lt;wsp:rsid wsp:val=&quot;00072480&quot;/&gt;&lt;wsp:rsid wsp:val=&quot;00072A56&quot;/&gt;&lt;wsp:rsid wsp:val=&quot;0007342F&quot;/&gt;&lt;wsp:rsid wsp:val=&quot;000736FF&quot;/&gt;&lt;wsp:rsid wsp:val=&quot;00073894&quot;/&gt;&lt;wsp:rsid wsp:val=&quot;000738A6&quot;/&gt;&lt;wsp:rsid wsp:val=&quot;00074269&quot;/&gt;&lt;wsp:rsid wsp:val=&quot;00074CF2&quot;/&gt;&lt;wsp:rsid wsp:val=&quot;00074E7D&quot;/&gt;&lt;wsp:rsid wsp:val=&quot;0007543E&quot;/&gt;&lt;wsp:rsid wsp:val=&quot;000754C2&quot;/&gt;&lt;wsp:rsid wsp:val=&quot;00075A59&quot;/&gt;&lt;wsp:rsid wsp:val=&quot;00076BC6&quot;/&gt;&lt;wsp:rsid wsp:val=&quot;0007748C&quot;/&gt;&lt;wsp:rsid wsp:val=&quot;0007798A&quot;/&gt;&lt;wsp:rsid wsp:val=&quot;00077EB3&quot;/&gt;&lt;wsp:rsid wsp:val=&quot;00080712&quot;/&gt;&lt;wsp:rsid wsp:val=&quot;00080A57&quot;/&gt;&lt;wsp:rsid wsp:val=&quot;000820D9&quot;/&gt;&lt;wsp:rsid wsp:val=&quot;00082220&quot;/&gt;&lt;wsp:rsid wsp:val=&quot;000824FF&quot;/&gt;&lt;wsp:rsid wsp:val=&quot;00082DCB&quot;/&gt;&lt;wsp:rsid wsp:val=&quot;00082EF4&quot;/&gt;&lt;wsp:rsid wsp:val=&quot;00083056&quot;/&gt;&lt;wsp:rsid wsp:val=&quot;000834B4&quot;/&gt;&lt;wsp:rsid wsp:val=&quot;00083964&quot;/&gt;&lt;wsp:rsid wsp:val=&quot;00083A33&quot;/&gt;&lt;wsp:rsid wsp:val=&quot;00083D7C&quot;/&gt;&lt;wsp:rsid wsp:val=&quot;000840FC&quot;/&gt;&lt;wsp:rsid wsp:val=&quot;00084322&quot;/&gt;&lt;wsp:rsid wsp:val=&quot;000865B3&quot;/&gt;&lt;wsp:rsid wsp:val=&quot;00086EB9&quot;/&gt;&lt;wsp:rsid wsp:val=&quot;000871AF&quot;/&gt;&lt;wsp:rsid wsp:val=&quot;000872D5&quot;/&gt;&lt;wsp:rsid wsp:val=&quot;00087620&quot;/&gt;&lt;wsp:rsid wsp:val=&quot;000877DC&quot;/&gt;&lt;wsp:rsid wsp:val=&quot;000879F3&quot;/&gt;&lt;wsp:rsid wsp:val=&quot;00087E7A&quot;/&gt;&lt;wsp:rsid wsp:val=&quot;00090220&quot;/&gt;&lt;wsp:rsid wsp:val=&quot;000902EA&quot;/&gt;&lt;wsp:rsid wsp:val=&quot;000908D9&quot;/&gt;&lt;wsp:rsid wsp:val=&quot;00090EAC&quot;/&gt;&lt;wsp:rsid wsp:val=&quot;0009221B&quot;/&gt;&lt;wsp:rsid wsp:val=&quot;0009259F&quot;/&gt;&lt;wsp:rsid wsp:val=&quot;000926B4&quot;/&gt;&lt;wsp:rsid wsp:val=&quot;00092945&quot;/&gt;&lt;wsp:rsid wsp:val=&quot;00093B4D&quot;/&gt;&lt;wsp:rsid wsp:val=&quot;00094141&quot;/&gt;&lt;wsp:rsid wsp:val=&quot;0009490A&quot;/&gt;&lt;wsp:rsid wsp:val=&quot;00095874&quot;/&gt;&lt;wsp:rsid wsp:val=&quot;000958B4&quot;/&gt;&lt;wsp:rsid wsp:val=&quot;00095F6E&quot;/&gt;&lt;wsp:rsid wsp:val=&quot;000963C1&quot;/&gt;&lt;wsp:rsid wsp:val=&quot;000972F9&quot;/&gt;&lt;wsp:rsid wsp:val=&quot;00097642&quot;/&gt;&lt;wsp:rsid wsp:val=&quot;00097FE0&quot;/&gt;&lt;wsp:rsid wsp:val=&quot;000A01CA&quot;/&gt;&lt;wsp:rsid wsp:val=&quot;000A0F95&quot;/&gt;&lt;wsp:rsid wsp:val=&quot;000A19C1&quot;/&gt;&lt;wsp:rsid wsp:val=&quot;000A1A57&quot;/&gt;&lt;wsp:rsid wsp:val=&quot;000A1BA2&quot;/&gt;&lt;wsp:rsid wsp:val=&quot;000A210A&quot;/&gt;&lt;wsp:rsid wsp:val=&quot;000A23E2&quot;/&gt;&lt;wsp:rsid wsp:val=&quot;000A2771&quot;/&gt;&lt;wsp:rsid wsp:val=&quot;000A2940&quot;/&gt;&lt;wsp:rsid wsp:val=&quot;000A2B0F&quot;/&gt;&lt;wsp:rsid wsp:val=&quot;000A376A&quot;/&gt;&lt;wsp:rsid wsp:val=&quot;000A3909&quot;/&gt;&lt;wsp:rsid wsp:val=&quot;000A3AFB&quot;/&gt;&lt;wsp:rsid wsp:val=&quot;000A3E2A&quot;/&gt;&lt;wsp:rsid wsp:val=&quot;000A3F28&quot;/&gt;&lt;wsp:rsid wsp:val=&quot;000A5016&quot;/&gt;&lt;wsp:rsid wsp:val=&quot;000A567D&quot;/&gt;&lt;wsp:rsid wsp:val=&quot;000A56D4&quot;/&gt;&lt;wsp:rsid wsp:val=&quot;000A582F&quot;/&gt;&lt;wsp:rsid wsp:val=&quot;000A643B&quot;/&gt;&lt;wsp:rsid wsp:val=&quot;000A6859&quot;/&gt;&lt;wsp:rsid wsp:val=&quot;000A6BC3&quot;/&gt;&lt;wsp:rsid wsp:val=&quot;000A706F&quot;/&gt;&lt;wsp:rsid wsp:val=&quot;000A7781&quot;/&gt;&lt;wsp:rsid wsp:val=&quot;000A7DF5&quot;/&gt;&lt;wsp:rsid wsp:val=&quot;000B0067&quot;/&gt;&lt;wsp:rsid wsp:val=&quot;000B0AF8&quot;/&gt;&lt;wsp:rsid wsp:val=&quot;000B1F2E&quot;/&gt;&lt;wsp:rsid wsp:val=&quot;000B226C&quot;/&gt;&lt;wsp:rsid wsp:val=&quot;000B269A&quot;/&gt;&lt;wsp:rsid wsp:val=&quot;000B3420&quot;/&gt;&lt;wsp:rsid wsp:val=&quot;000B3505&quot;/&gt;&lt;wsp:rsid wsp:val=&quot;000B3C2A&quot;/&gt;&lt;wsp:rsid wsp:val=&quot;000B4345&quot;/&gt;&lt;wsp:rsid wsp:val=&quot;000B4A88&quot;/&gt;&lt;wsp:rsid wsp:val=&quot;000B4BB6&quot;/&gt;&lt;wsp:rsid wsp:val=&quot;000B4E8C&quot;/&gt;&lt;wsp:rsid wsp:val=&quot;000B4F74&quot;/&gt;&lt;wsp:rsid wsp:val=&quot;000B5370&quot;/&gt;&lt;wsp:rsid wsp:val=&quot;000B5A8C&quot;/&gt;&lt;wsp:rsid wsp:val=&quot;000B6A48&quot;/&gt;&lt;wsp:rsid wsp:val=&quot;000B6A7A&quot;/&gt;&lt;wsp:rsid wsp:val=&quot;000B7218&quot;/&gt;&lt;wsp:rsid wsp:val=&quot;000C00D9&quot;/&gt;&lt;wsp:rsid wsp:val=&quot;000C0457&quot;/&gt;&lt;wsp:rsid wsp:val=&quot;000C1239&quot;/&gt;&lt;wsp:rsid wsp:val=&quot;000C16BF&quot;/&gt;&lt;wsp:rsid wsp:val=&quot;000C1F41&quot;/&gt;&lt;wsp:rsid wsp:val=&quot;000C266D&quot;/&gt;&lt;wsp:rsid wsp:val=&quot;000C3349&quot;/&gt;&lt;wsp:rsid wsp:val=&quot;000C39B0&quot;/&gt;&lt;wsp:rsid wsp:val=&quot;000C3D76&quot;/&gt;&lt;wsp:rsid wsp:val=&quot;000C41C8&quot;/&gt;&lt;wsp:rsid wsp:val=&quot;000C532A&quot;/&gt;&lt;wsp:rsid wsp:val=&quot;000C54C4&quot;/&gt;&lt;wsp:rsid wsp:val=&quot;000C5A99&quot;/&gt;&lt;wsp:rsid wsp:val=&quot;000C60D1&quot;/&gt;&lt;wsp:rsid wsp:val=&quot;000C62EC&quot;/&gt;&lt;wsp:rsid wsp:val=&quot;000C678D&quot;/&gt;&lt;wsp:rsid wsp:val=&quot;000C685B&quot;/&gt;&lt;wsp:rsid wsp:val=&quot;000C6C14&quot;/&gt;&lt;wsp:rsid wsp:val=&quot;000C6DF1&quot;/&gt;&lt;wsp:rsid wsp:val=&quot;000C727E&quot;/&gt;&lt;wsp:rsid wsp:val=&quot;000C7D1E&quot;/&gt;&lt;wsp:rsid wsp:val=&quot;000C7D1F&quot;/&gt;&lt;wsp:rsid wsp:val=&quot;000C7D39&quot;/&gt;&lt;wsp:rsid wsp:val=&quot;000C7E58&quot;/&gt;&lt;wsp:rsid wsp:val=&quot;000D076F&quot;/&gt;&lt;wsp:rsid wsp:val=&quot;000D0845&quot;/&gt;&lt;wsp:rsid wsp:val=&quot;000D0FE7&quot;/&gt;&lt;wsp:rsid wsp:val=&quot;000D18EC&quot;/&gt;&lt;wsp:rsid wsp:val=&quot;000D1BAA&quot;/&gt;&lt;wsp:rsid wsp:val=&quot;000D1E1F&quot;/&gt;&lt;wsp:rsid wsp:val=&quot;000D20EB&quot;/&gt;&lt;wsp:rsid wsp:val=&quot;000D2128&quot;/&gt;&lt;wsp:rsid wsp:val=&quot;000D2226&quot;/&gt;&lt;wsp:rsid wsp:val=&quot;000D2B0C&quot;/&gt;&lt;wsp:rsid wsp:val=&quot;000D2CE5&quot;/&gt;&lt;wsp:rsid wsp:val=&quot;000D31EF&quot;/&gt;&lt;wsp:rsid wsp:val=&quot;000D3FEF&quot;/&gt;&lt;wsp:rsid wsp:val=&quot;000D406F&quot;/&gt;&lt;wsp:rsid wsp:val=&quot;000D46B8&quot;/&gt;&lt;wsp:rsid wsp:val=&quot;000D4998&quot;/&gt;&lt;wsp:rsid wsp:val=&quot;000D4C8D&quot;/&gt;&lt;wsp:rsid wsp:val=&quot;000D4F7E&quot;/&gt;&lt;wsp:rsid wsp:val=&quot;000D6166&quot;/&gt;&lt;wsp:rsid wsp:val=&quot;000D7CA5&quot;/&gt;&lt;wsp:rsid wsp:val=&quot;000D7E41&quot;/&gt;&lt;wsp:rsid wsp:val=&quot;000E0031&quot;/&gt;&lt;wsp:rsid wsp:val=&quot;000E00B3&quot;/&gt;&lt;wsp:rsid wsp:val=&quot;000E029F&quot;/&gt;&lt;wsp:rsid wsp:val=&quot;000E03A9&quot;/&gt;&lt;wsp:rsid wsp:val=&quot;000E0A10&quot;/&gt;&lt;wsp:rsid wsp:val=&quot;000E11CF&quot;/&gt;&lt;wsp:rsid wsp:val=&quot;000E1A45&quot;/&gt;&lt;wsp:rsid wsp:val=&quot;000E26BD&quot;/&gt;&lt;wsp:rsid wsp:val=&quot;000E2C03&quot;/&gt;&lt;wsp:rsid wsp:val=&quot;000E36FC&quot;/&gt;&lt;wsp:rsid wsp:val=&quot;000E406C&quot;/&gt;&lt;wsp:rsid wsp:val=&quot;000E40AB&quot;/&gt;&lt;wsp:rsid wsp:val=&quot;000E4274&quot;/&gt;&lt;wsp:rsid wsp:val=&quot;000E4512&quot;/&gt;&lt;wsp:rsid wsp:val=&quot;000E4AF7&quot;/&gt;&lt;wsp:rsid wsp:val=&quot;000E596C&quot;/&gt;&lt;wsp:rsid wsp:val=&quot;000E5FB8&quot;/&gt;&lt;wsp:rsid wsp:val=&quot;000E62A6&quot;/&gt;&lt;wsp:rsid wsp:val=&quot;000E6555&quot;/&gt;&lt;wsp:rsid wsp:val=&quot;000E6942&quot;/&gt;&lt;wsp:rsid wsp:val=&quot;000E7126&quot;/&gt;&lt;wsp:rsid wsp:val=&quot;000E7558&quot;/&gt;&lt;wsp:rsid wsp:val=&quot;000E76DF&quot;/&gt;&lt;wsp:rsid wsp:val=&quot;000E7763&quot;/&gt;&lt;wsp:rsid wsp:val=&quot;000E782B&quot;/&gt;&lt;wsp:rsid wsp:val=&quot;000E798E&quot;/&gt;&lt;wsp:rsid wsp:val=&quot;000E7C04&quot;/&gt;&lt;wsp:rsid wsp:val=&quot;000E7C89&quot;/&gt;&lt;wsp:rsid wsp:val=&quot;000E7EF8&quot;/&gt;&lt;wsp:rsid wsp:val=&quot;000E7FC1&quot;/&gt;&lt;wsp:rsid wsp:val=&quot;000F06A9&quot;/&gt;&lt;wsp:rsid wsp:val=&quot;000F0840&quot;/&gt;&lt;wsp:rsid wsp:val=&quot;000F0944&quot;/&gt;&lt;wsp:rsid wsp:val=&quot;000F1498&quot;/&gt;&lt;wsp:rsid wsp:val=&quot;000F16BA&quot;/&gt;&lt;wsp:rsid wsp:val=&quot;000F210D&quot;/&gt;&lt;wsp:rsid wsp:val=&quot;000F2402&quot;/&gt;&lt;wsp:rsid wsp:val=&quot;000F428C&quot;/&gt;&lt;wsp:rsid wsp:val=&quot;000F4EDE&quot;/&gt;&lt;wsp:rsid wsp:val=&quot;000F4FB3&quot;/&gt;&lt;wsp:rsid wsp:val=&quot;000F4FE1&quot;/&gt;&lt;wsp:rsid wsp:val=&quot;000F502F&quot;/&gt;&lt;wsp:rsid wsp:val=&quot;000F519D&quot;/&gt;&lt;wsp:rsid wsp:val=&quot;000F62DE&quot;/&gt;&lt;wsp:rsid wsp:val=&quot;000F65D1&quot;/&gt;&lt;wsp:rsid wsp:val=&quot;000F6965&quot;/&gt;&lt;wsp:rsid wsp:val=&quot;000F6AFB&quot;/&gt;&lt;wsp:rsid wsp:val=&quot;000F6B73&quot;/&gt;&lt;wsp:rsid wsp:val=&quot;000F6CEE&quot;/&gt;&lt;wsp:rsid wsp:val=&quot;000F720C&quot;/&gt;&lt;wsp:rsid wsp:val=&quot;000F78DA&quot;/&gt;&lt;wsp:rsid wsp:val=&quot;000F7B37&quot;/&gt;&lt;wsp:rsid wsp:val=&quot;000F7C30&quot;/&gt;&lt;wsp:rsid wsp:val=&quot;000F7ECB&quot;/&gt;&lt;wsp:rsid wsp:val=&quot;000F7EDC&quot;/&gt;&lt;wsp:rsid wsp:val=&quot;000F7F27&quot;/&gt;&lt;wsp:rsid wsp:val=&quot;001000B6&quot;/&gt;&lt;wsp:rsid wsp:val=&quot;00100B99&quot;/&gt;&lt;wsp:rsid wsp:val=&quot;00100C2A&quot;/&gt;&lt;wsp:rsid wsp:val=&quot;00100EC2&quot;/&gt;&lt;wsp:rsid wsp:val=&quot;001011E9&quot;/&gt;&lt;wsp:rsid wsp:val=&quot;00101522&quot;/&gt;&lt;wsp:rsid wsp:val=&quot;001015AF&quot;/&gt;&lt;wsp:rsid wsp:val=&quot;001016A5&quot;/&gt;&lt;wsp:rsid wsp:val=&quot;001029C9&quot;/&gt;&lt;wsp:rsid wsp:val=&quot;00102AC0&quot;/&gt;&lt;wsp:rsid wsp:val=&quot;00102C0E&quot;/&gt;&lt;wsp:rsid wsp:val=&quot;00103EB6&quot;/&gt;&lt;wsp:rsid wsp:val=&quot;0010482F&quot;/&gt;&lt;wsp:rsid wsp:val=&quot;00104902&quot;/&gt;&lt;wsp:rsid wsp:val=&quot;00105115&quot;/&gt;&lt;wsp:rsid wsp:val=&quot;00105180&quot;/&gt;&lt;wsp:rsid wsp:val=&quot;001059A1&quot;/&gt;&lt;wsp:rsid wsp:val=&quot;0010618D&quot;/&gt;&lt;wsp:rsid wsp:val=&quot;0010635E&quot;/&gt;&lt;wsp:rsid wsp:val=&quot;00106552&quot;/&gt;&lt;wsp:rsid wsp:val=&quot;0010705E&quot;/&gt;&lt;wsp:rsid wsp:val=&quot;001079A2&quot;/&gt;&lt;wsp:rsid wsp:val=&quot;0011060D&quot;/&gt;&lt;wsp:rsid wsp:val=&quot;00111026&quot;/&gt;&lt;wsp:rsid wsp:val=&quot;0011120F&quot;/&gt;&lt;wsp:rsid wsp:val=&quot;00111335&quot;/&gt;&lt;wsp:rsid wsp:val=&quot;00111A9F&quot;/&gt;&lt;wsp:rsid wsp:val=&quot;00111E00&quot;/&gt;&lt;wsp:rsid wsp:val=&quot;00111E6B&quot;/&gt;&lt;wsp:rsid wsp:val=&quot;00112950&quot;/&gt;&lt;wsp:rsid wsp:val=&quot;00112F61&quot;/&gt;&lt;wsp:rsid wsp:val=&quot;00113774&quot;/&gt;&lt;wsp:rsid wsp:val=&quot;00113920&quot;/&gt;&lt;wsp:rsid wsp:val=&quot;001139A8&quot;/&gt;&lt;wsp:rsid wsp:val=&quot;00113C68&quot;/&gt;&lt;wsp:rsid wsp:val=&quot;00113E7F&quot;/&gt;&lt;wsp:rsid wsp:val=&quot;001145B8&quot;/&gt;&lt;wsp:rsid wsp:val=&quot;001148FB&quot;/&gt;&lt;wsp:rsid wsp:val=&quot;001153E6&quot;/&gt;&lt;wsp:rsid wsp:val=&quot;00116429&quot;/&gt;&lt;wsp:rsid wsp:val=&quot;00116E5E&quot;/&gt;&lt;wsp:rsid wsp:val=&quot;00116F21&quot;/&gt;&lt;wsp:rsid wsp:val=&quot;00120BA2&quot;/&gt;&lt;wsp:rsid wsp:val=&quot;00120BF1&quot;/&gt;&lt;wsp:rsid wsp:val=&quot;00120EFB&quot;/&gt;&lt;wsp:rsid wsp:val=&quot;0012108E&quot;/&gt;&lt;wsp:rsid wsp:val=&quot;00121255&quot;/&gt;&lt;wsp:rsid wsp:val=&quot;001214AE&quot;/&gt;&lt;wsp:rsid wsp:val=&quot;001216AB&quot;/&gt;&lt;wsp:rsid wsp:val=&quot;0012188A&quot;/&gt;&lt;wsp:rsid wsp:val=&quot;00121ED3&quot;/&gt;&lt;wsp:rsid wsp:val=&quot;00122190&quot;/&gt;&lt;wsp:rsid wsp:val=&quot;001221C9&quot;/&gt;&lt;wsp:rsid wsp:val=&quot;0012277A&quot;/&gt;&lt;wsp:rsid wsp:val=&quot;00122E04&quot;/&gt;&lt;wsp:rsid wsp:val=&quot;0012315C&quot;/&gt;&lt;wsp:rsid wsp:val=&quot;001233D7&quot;/&gt;&lt;wsp:rsid wsp:val=&quot;00123DB3&quot;/&gt;&lt;wsp:rsid wsp:val=&quot;001241DD&quot;/&gt;&lt;wsp:rsid wsp:val=&quot;0012432A&quot;/&gt;&lt;wsp:rsid wsp:val=&quot;0012444A&quot;/&gt;&lt;wsp:rsid wsp:val=&quot;00125E6E&quot;/&gt;&lt;wsp:rsid wsp:val=&quot;0012615B&quot;/&gt;&lt;wsp:rsid wsp:val=&quot;0012643C&quot;/&gt;&lt;wsp:rsid wsp:val=&quot;00126DBF&quot;/&gt;&lt;wsp:rsid wsp:val=&quot;00126E1A&quot;/&gt;&lt;wsp:rsid wsp:val=&quot;00127A2B&quot;/&gt;&lt;wsp:rsid wsp:val=&quot;00130605&quot;/&gt;&lt;wsp:rsid wsp:val=&quot;001307DE&quot;/&gt;&lt;wsp:rsid wsp:val=&quot;001313A8&quot;/&gt;&lt;wsp:rsid wsp:val=&quot;00131AFF&quot;/&gt;&lt;wsp:rsid wsp:val=&quot;00131C7C&quot;/&gt;&lt;wsp:rsid wsp:val=&quot;00132BF3&quot;/&gt;&lt;wsp:rsid wsp:val=&quot;00132DD3&quot;/&gt;&lt;wsp:rsid wsp:val=&quot;001334EB&quot;/&gt;&lt;wsp:rsid wsp:val=&quot;0013454F&quot;/&gt;&lt;wsp:rsid wsp:val=&quot;00134563&quot;/&gt;&lt;wsp:rsid wsp:val=&quot;00134706&quot;/&gt;&lt;wsp:rsid wsp:val=&quot;00134856&quot;/&gt;&lt;wsp:rsid wsp:val=&quot;0013493B&quot;/&gt;&lt;wsp:rsid wsp:val=&quot;001351EB&quot;/&gt;&lt;wsp:rsid wsp:val=&quot;00135A74&quot;/&gt;&lt;wsp:rsid wsp:val=&quot;00135BA1&quot;/&gt;&lt;wsp:rsid wsp:val=&quot;00135E50&quot;/&gt;&lt;wsp:rsid wsp:val=&quot;00136033&quot;/&gt;&lt;wsp:rsid wsp:val=&quot;00136137&quot;/&gt;&lt;wsp:rsid wsp:val=&quot;00136E93&quot;/&gt;&lt;wsp:rsid wsp:val=&quot;0013737C&quot;/&gt;&lt;wsp:rsid wsp:val=&quot;00137C6E&quot;/&gt;&lt;wsp:rsid wsp:val=&quot;001401AE&quot;/&gt;&lt;wsp:rsid wsp:val=&quot;00140C23&quot;/&gt;&lt;wsp:rsid wsp:val=&quot;00141003&quot;/&gt;&lt;wsp:rsid wsp:val=&quot;001414C6&quot;/&gt;&lt;wsp:rsid wsp:val=&quot;0014180B&quot;/&gt;&lt;wsp:rsid wsp:val=&quot;001422B2&quot;/&gt;&lt;wsp:rsid wsp:val=&quot;00142B6C&quot;/&gt;&lt;wsp:rsid wsp:val=&quot;00143A4D&quot;/&gt;&lt;wsp:rsid wsp:val=&quot;00143B64&quot;/&gt;&lt;wsp:rsid wsp:val=&quot;001447F9&quot;/&gt;&lt;wsp:rsid wsp:val=&quot;00144F7C&quot;/&gt;&lt;wsp:rsid wsp:val=&quot;00144FDD&quot;/&gt;&lt;wsp:rsid wsp:val=&quot;001464CC&quot;/&gt;&lt;wsp:rsid wsp:val=&quot;001477A7&quot;/&gt;&lt;wsp:rsid wsp:val=&quot;00147BAC&quot;/&gt;&lt;wsp:rsid wsp:val=&quot;0015001A&quot;/&gt;&lt;wsp:rsid wsp:val=&quot;001509AC&quot;/&gt;&lt;wsp:rsid wsp:val=&quot;001510AF&quot;/&gt;&lt;wsp:rsid wsp:val=&quot;001512D7&quot;/&gt;&lt;wsp:rsid wsp:val=&quot;00151574&quot;/&gt;&lt;wsp:rsid wsp:val=&quot;00152246&quot;/&gt;&lt;wsp:rsid wsp:val=&quot;0015246E&quot;/&gt;&lt;wsp:rsid wsp:val=&quot;00152C86&quot;/&gt;&lt;wsp:rsid wsp:val=&quot;001532E5&quot;/&gt;&lt;wsp:rsid wsp:val=&quot;0015336A&quot;/&gt;&lt;wsp:rsid wsp:val=&quot;00153A1A&quot;/&gt;&lt;wsp:rsid wsp:val=&quot;0015406D&quot;/&gt;&lt;wsp:rsid wsp:val=&quot;00154202&quot;/&gt;&lt;wsp:rsid wsp:val=&quot;001544D7&quot;/&gt;&lt;wsp:rsid wsp:val=&quot;0015544F&quot;/&gt;&lt;wsp:rsid wsp:val=&quot;001555B6&quot;/&gt;&lt;wsp:rsid wsp:val=&quot;00155FCE&quot;/&gt;&lt;wsp:rsid wsp:val=&quot;00156052&quot;/&gt;&lt;wsp:rsid wsp:val=&quot;00156105&quot;/&gt;&lt;wsp:rsid wsp:val=&quot;00156235&quot;/&gt;&lt;wsp:rsid wsp:val=&quot;00156359&quot;/&gt;&lt;wsp:rsid wsp:val=&quot;001567CC&quot;/&gt;&lt;wsp:rsid wsp:val=&quot;00156FF8&quot;/&gt;&lt;wsp:rsid wsp:val=&quot;001573DA&quot;/&gt;&lt;wsp:rsid wsp:val=&quot;001600C2&quot;/&gt;&lt;wsp:rsid wsp:val=&quot;00160160&quot;/&gt;&lt;wsp:rsid wsp:val=&quot;00160509&quot;/&gt;&lt;wsp:rsid wsp:val=&quot;001609F8&quot;/&gt;&lt;wsp:rsid wsp:val=&quot;001614BB&quot;/&gt;&lt;wsp:rsid wsp:val=&quot;00161C73&quot;/&gt;&lt;wsp:rsid wsp:val=&quot;00161DC7&quot;/&gt;&lt;wsp:rsid wsp:val=&quot;001620D8&quot;/&gt;&lt;wsp:rsid wsp:val=&quot;001631D5&quot;/&gt;&lt;wsp:rsid wsp:val=&quot;0016323F&quot;/&gt;&lt;wsp:rsid wsp:val=&quot;00164137&quot;/&gt;&lt;wsp:rsid wsp:val=&quot;00164A0D&quot;/&gt;&lt;wsp:rsid wsp:val=&quot;00165EBF&quot;/&gt;&lt;wsp:rsid wsp:val=&quot;0016646A&quot;/&gt;&lt;wsp:rsid wsp:val=&quot;00166494&quot;/&gt;&lt;wsp:rsid wsp:val=&quot;00166802&quot;/&gt;&lt;wsp:rsid wsp:val=&quot;00166E65&quot;/&gt;&lt;wsp:rsid wsp:val=&quot;00166E70&quot;/&gt;&lt;wsp:rsid wsp:val=&quot;001672FD&quot;/&gt;&lt;wsp:rsid wsp:val=&quot;001679FB&quot;/&gt;&lt;wsp:rsid wsp:val=&quot;00167A68&quot;/&gt;&lt;wsp:rsid wsp:val=&quot;0017059D&quot;/&gt;&lt;wsp:rsid wsp:val=&quot;00170664&quot;/&gt;&lt;wsp:rsid wsp:val=&quot;00170A24&quot;/&gt;&lt;wsp:rsid wsp:val=&quot;00170DB5&quot;/&gt;&lt;wsp:rsid wsp:val=&quot;00170F29&quot;/&gt;&lt;wsp:rsid wsp:val=&quot;00171914&quot;/&gt;&lt;wsp:rsid wsp:val=&quot;00171985&quot;/&gt;&lt;wsp:rsid wsp:val=&quot;00171CE9&quot;/&gt;&lt;wsp:rsid wsp:val=&quot;00171F01&quot;/&gt;&lt;wsp:rsid wsp:val=&quot;001727DA&quot;/&gt;&lt;wsp:rsid wsp:val=&quot;001729D8&quot;/&gt;&lt;wsp:rsid wsp:val=&quot;0017320B&quot;/&gt;&lt;wsp:rsid wsp:val=&quot;001737B8&quot;/&gt;&lt;wsp:rsid wsp:val=&quot;00174014&quot;/&gt;&lt;wsp:rsid wsp:val=&quot;0017403D&quot;/&gt;&lt;wsp:rsid wsp:val=&quot;001740A4&quot;/&gt;&lt;wsp:rsid wsp:val=&quot;001743E5&quot;/&gt;&lt;wsp:rsid wsp:val=&quot;00175377&quot;/&gt;&lt;wsp:rsid wsp:val=&quot;00176B05&quot;/&gt;&lt;wsp:rsid wsp:val=&quot;00176BC9&quot;/&gt;&lt;wsp:rsid wsp:val=&quot;00177251&quot;/&gt;&lt;wsp:rsid wsp:val=&quot;00177562&quot;/&gt;&lt;wsp:rsid wsp:val=&quot;00177F67&quot;/&gt;&lt;wsp:rsid wsp:val=&quot;00180322&quot;/&gt;&lt;wsp:rsid wsp:val=&quot;0018073A&quot;/&gt;&lt;wsp:rsid wsp:val=&quot;00180BAA&quot;/&gt;&lt;wsp:rsid wsp:val=&quot;00180E00&quot;/&gt;&lt;wsp:rsid wsp:val=&quot;001813D6&quot;/&gt;&lt;wsp:rsid wsp:val=&quot;001817F8&quot;/&gt;&lt;wsp:rsid wsp:val=&quot;00181848&quot;/&gt;&lt;wsp:rsid wsp:val=&quot;001818D9&quot;/&gt;&lt;wsp:rsid wsp:val=&quot;0018197A&quot;/&gt;&lt;wsp:rsid wsp:val=&quot;00181D78&quot;/&gt;&lt;wsp:rsid wsp:val=&quot;00181F43&quot;/&gt;&lt;wsp:rsid wsp:val=&quot;00182083&quot;/&gt;&lt;wsp:rsid wsp:val=&quot;001823EB&quot;/&gt;&lt;wsp:rsid wsp:val=&quot;0018260C&quot;/&gt;&lt;wsp:rsid wsp:val=&quot;00182ACA&quot;/&gt;&lt;wsp:rsid wsp:val=&quot;0018383E&quot;/&gt;&lt;wsp:rsid wsp:val=&quot;00184EB4&quot;/&gt;&lt;wsp:rsid wsp:val=&quot;001851D4&quot;/&gt;&lt;wsp:rsid wsp:val=&quot;00185221&quot;/&gt;&lt;wsp:rsid wsp:val=&quot;001854DB&quot;/&gt;&lt;wsp:rsid wsp:val=&quot;00185F2B&quot;/&gt;&lt;wsp:rsid wsp:val=&quot;001860C3&quot;/&gt;&lt;wsp:rsid wsp:val=&quot;00186430&quot;/&gt;&lt;wsp:rsid wsp:val=&quot;001877E0&quot;/&gt;&lt;wsp:rsid wsp:val=&quot;001906F7&quot;/&gt;&lt;wsp:rsid wsp:val=&quot;001916B3&quot;/&gt;&lt;wsp:rsid wsp:val=&quot;00191C3F&quot;/&gt;&lt;wsp:rsid wsp:val=&quot;00191D4A&quot;/&gt;&lt;wsp:rsid wsp:val=&quot;001927C1&quot;/&gt;&lt;wsp:rsid wsp:val=&quot;00192E8D&quot;/&gt;&lt;wsp:rsid wsp:val=&quot;00193C7D&quot;/&gt;&lt;wsp:rsid wsp:val=&quot;0019426E&quot;/&gt;&lt;wsp:rsid wsp:val=&quot;00194778&quot;/&gt;&lt;wsp:rsid wsp:val=&quot;00195CCE&quot;/&gt;&lt;wsp:rsid wsp:val=&quot;00195E00&quot;/&gt;&lt;wsp:rsid wsp:val=&quot;00196027&quot;/&gt;&lt;wsp:rsid wsp:val=&quot;001961C0&quot;/&gt;&lt;wsp:rsid wsp:val=&quot;001964DB&quot;/&gt;&lt;wsp:rsid wsp:val=&quot;001965EF&quot;/&gt;&lt;wsp:rsid wsp:val=&quot;00196974&quot;/&gt;&lt;wsp:rsid wsp:val=&quot;00196AC5&quot;/&gt;&lt;wsp:rsid wsp:val=&quot;00196AD3&quot;/&gt;&lt;wsp:rsid wsp:val=&quot;00196CF1&quot;/&gt;&lt;wsp:rsid wsp:val=&quot;001976CF&quot;/&gt;&lt;wsp:rsid wsp:val=&quot;00197F86&quot;/&gt;&lt;wsp:rsid wsp:val=&quot;001A0289&quot;/&gt;&lt;wsp:rsid wsp:val=&quot;001A03BD&quot;/&gt;&lt;wsp:rsid wsp:val=&quot;001A09A6&quot;/&gt;&lt;wsp:rsid wsp:val=&quot;001A09A7&quot;/&gt;&lt;wsp:rsid wsp:val=&quot;001A0F25&quot;/&gt;&lt;wsp:rsid wsp:val=&quot;001A0F57&quot;/&gt;&lt;wsp:rsid wsp:val=&quot;001A1841&quot;/&gt;&lt;wsp:rsid wsp:val=&quot;001A1946&quot;/&gt;&lt;wsp:rsid wsp:val=&quot;001A2964&quot;/&gt;&lt;wsp:rsid wsp:val=&quot;001A38AF&quot;/&gt;&lt;wsp:rsid wsp:val=&quot;001A3D21&quot;/&gt;&lt;wsp:rsid wsp:val=&quot;001A3E28&quot;/&gt;&lt;wsp:rsid wsp:val=&quot;001A43F0&quot;/&gt;&lt;wsp:rsid wsp:val=&quot;001A4C83&quot;/&gt;&lt;wsp:rsid wsp:val=&quot;001A5D6B&quot;/&gt;&lt;wsp:rsid wsp:val=&quot;001A5DAE&quot;/&gt;&lt;wsp:rsid wsp:val=&quot;001A5DF8&quot;/&gt;&lt;wsp:rsid wsp:val=&quot;001A6345&quot;/&gt;&lt;wsp:rsid wsp:val=&quot;001A6434&quot;/&gt;&lt;wsp:rsid wsp:val=&quot;001A6F7A&quot;/&gt;&lt;wsp:rsid wsp:val=&quot;001A708D&quot;/&gt;&lt;wsp:rsid wsp:val=&quot;001A7729&quot;/&gt;&lt;wsp:rsid wsp:val=&quot;001A7F1E&quot;/&gt;&lt;wsp:rsid wsp:val=&quot;001B00A7&quot;/&gt;&lt;wsp:rsid wsp:val=&quot;001B0D1C&quot;/&gt;&lt;wsp:rsid wsp:val=&quot;001B14C6&quot;/&gt;&lt;wsp:rsid wsp:val=&quot;001B1608&quot;/&gt;&lt;wsp:rsid wsp:val=&quot;001B1755&quot;/&gt;&lt;wsp:rsid wsp:val=&quot;001B1FBB&quot;/&gt;&lt;wsp:rsid wsp:val=&quot;001B1FE0&quot;/&gt;&lt;wsp:rsid wsp:val=&quot;001B21BD&quot;/&gt;&lt;wsp:rsid wsp:val=&quot;001B2C86&quot;/&gt;&lt;wsp:rsid wsp:val=&quot;001B2FD4&quot;/&gt;&lt;wsp:rsid wsp:val=&quot;001B3183&quot;/&gt;&lt;wsp:rsid wsp:val=&quot;001B3541&quot;/&gt;&lt;wsp:rsid wsp:val=&quot;001B3BCF&quot;/&gt;&lt;wsp:rsid wsp:val=&quot;001B4487&quot;/&gt;&lt;wsp:rsid wsp:val=&quot;001B48F9&quot;/&gt;&lt;wsp:rsid wsp:val=&quot;001B4BA7&quot;/&gt;&lt;wsp:rsid wsp:val=&quot;001B515F&quot;/&gt;&lt;wsp:rsid wsp:val=&quot;001B6137&quot;/&gt;&lt;wsp:rsid wsp:val=&quot;001B7369&quot;/&gt;&lt;wsp:rsid wsp:val=&quot;001B7375&quot;/&gt;&lt;wsp:rsid wsp:val=&quot;001B746E&quot;/&gt;&lt;wsp:rsid wsp:val=&quot;001B799C&quot;/&gt;&lt;wsp:rsid wsp:val=&quot;001C03C8&quot;/&gt;&lt;wsp:rsid wsp:val=&quot;001C06D1&quot;/&gt;&lt;wsp:rsid wsp:val=&quot;001C0AB2&quot;/&gt;&lt;wsp:rsid wsp:val=&quot;001C1C69&quot;/&gt;&lt;wsp:rsid wsp:val=&quot;001C1D82&quot;/&gt;&lt;wsp:rsid wsp:val=&quot;001C210E&quot;/&gt;&lt;wsp:rsid wsp:val=&quot;001C223A&quot;/&gt;&lt;wsp:rsid wsp:val=&quot;001C2860&quot;/&gt;&lt;wsp:rsid wsp:val=&quot;001C28DF&quot;/&gt;&lt;wsp:rsid wsp:val=&quot;001C3D26&quot;/&gt;&lt;wsp:rsid wsp:val=&quot;001C42DB&quot;/&gt;&lt;wsp:rsid wsp:val=&quot;001C4EAC&quot;/&gt;&lt;wsp:rsid wsp:val=&quot;001C50BC&quot;/&gt;&lt;wsp:rsid wsp:val=&quot;001C54B6&quot;/&gt;&lt;wsp:rsid wsp:val=&quot;001C5875&quot;/&gt;&lt;wsp:rsid wsp:val=&quot;001C6513&quot;/&gt;&lt;wsp:rsid wsp:val=&quot;001C664C&quot;/&gt;&lt;wsp:rsid wsp:val=&quot;001C6D62&quot;/&gt;&lt;wsp:rsid wsp:val=&quot;001C7750&quot;/&gt;&lt;wsp:rsid wsp:val=&quot;001C7A77&quot;/&gt;&lt;wsp:rsid wsp:val=&quot;001D16FB&quot;/&gt;&lt;wsp:rsid wsp:val=&quot;001D1B42&quot;/&gt;&lt;wsp:rsid wsp:val=&quot;001D2B28&quot;/&gt;&lt;wsp:rsid wsp:val=&quot;001D2C8E&quot;/&gt;&lt;wsp:rsid wsp:val=&quot;001D3297&quot;/&gt;&lt;wsp:rsid wsp:val=&quot;001D41A7&quot;/&gt;&lt;wsp:rsid wsp:val=&quot;001D4246&quot;/&gt;&lt;wsp:rsid wsp:val=&quot;001D4399&quot;/&gt;&lt;wsp:rsid wsp:val=&quot;001D4471&quot;/&gt;&lt;wsp:rsid wsp:val=&quot;001D4948&quot;/&gt;&lt;wsp:rsid wsp:val=&quot;001D50F8&quot;/&gt;&lt;wsp:rsid wsp:val=&quot;001D56E0&quot;/&gt;&lt;wsp:rsid wsp:val=&quot;001D56F6&quot;/&gt;&lt;wsp:rsid wsp:val=&quot;001D5919&quot;/&gt;&lt;wsp:rsid wsp:val=&quot;001D61E7&quot;/&gt;&lt;wsp:rsid wsp:val=&quot;001D6848&quot;/&gt;&lt;wsp:rsid wsp:val=&quot;001D6ACD&quot;/&gt;&lt;wsp:rsid wsp:val=&quot;001D7308&quot;/&gt;&lt;wsp:rsid wsp:val=&quot;001D77F1&quot;/&gt;&lt;wsp:rsid wsp:val=&quot;001D79E7&quot;/&gt;&lt;wsp:rsid wsp:val=&quot;001D7B05&quot;/&gt;&lt;wsp:rsid wsp:val=&quot;001E06ED&quot;/&gt;&lt;wsp:rsid wsp:val=&quot;001E0DD0&quot;/&gt;&lt;wsp:rsid wsp:val=&quot;001E1322&quot;/&gt;&lt;wsp:rsid wsp:val=&quot;001E21C9&quot;/&gt;&lt;wsp:rsid wsp:val=&quot;001E275B&quot;/&gt;&lt;wsp:rsid wsp:val=&quot;001E296D&quot;/&gt;&lt;wsp:rsid wsp:val=&quot;001E2987&quot;/&gt;&lt;wsp:rsid wsp:val=&quot;001E304B&quot;/&gt;&lt;wsp:rsid wsp:val=&quot;001E3B48&quot;/&gt;&lt;wsp:rsid wsp:val=&quot;001E3D69&quot;/&gt;&lt;wsp:rsid wsp:val=&quot;001E4305&quot;/&gt;&lt;wsp:rsid wsp:val=&quot;001E447E&quot;/&gt;&lt;wsp:rsid wsp:val=&quot;001E4497&quot;/&gt;&lt;wsp:rsid wsp:val=&quot;001E461F&quot;/&gt;&lt;wsp:rsid wsp:val=&quot;001E478F&quot;/&gt;&lt;wsp:rsid wsp:val=&quot;001E48CE&quot;/&gt;&lt;wsp:rsid wsp:val=&quot;001E4DC6&quot;/&gt;&lt;wsp:rsid wsp:val=&quot;001E58DA&quot;/&gt;&lt;wsp:rsid wsp:val=&quot;001E5AFA&quot;/&gt;&lt;wsp:rsid wsp:val=&quot;001E5EAD&quot;/&gt;&lt;wsp:rsid wsp:val=&quot;001E65C4&quot;/&gt;&lt;wsp:rsid wsp:val=&quot;001E67A4&quot;/&gt;&lt;wsp:rsid wsp:val=&quot;001E6B0A&quot;/&gt;&lt;wsp:rsid wsp:val=&quot;001E6ECA&quot;/&gt;&lt;wsp:rsid wsp:val=&quot;001F0314&quot;/&gt;&lt;wsp:rsid wsp:val=&quot;001F0BD6&quot;/&gt;&lt;wsp:rsid wsp:val=&quot;001F0C23&quot;/&gt;&lt;wsp:rsid wsp:val=&quot;001F0C48&quot;/&gt;&lt;wsp:rsid wsp:val=&quot;001F12F9&quot;/&gt;&lt;wsp:rsid wsp:val=&quot;001F1B49&quot;/&gt;&lt;wsp:rsid wsp:val=&quot;001F31C0&quot;/&gt;&lt;wsp:rsid wsp:val=&quot;001F39B2&quot;/&gt;&lt;wsp:rsid wsp:val=&quot;001F3E00&quot;/&gt;&lt;wsp:rsid wsp:val=&quot;001F54B5&quot;/&gt;&lt;wsp:rsid wsp:val=&quot;001F555E&quot;/&gt;&lt;wsp:rsid wsp:val=&quot;001F57FE&quot;/&gt;&lt;wsp:rsid wsp:val=&quot;001F5F22&quot;/&gt;&lt;wsp:rsid wsp:val=&quot;001F62BD&quot;/&gt;&lt;wsp:rsid wsp:val=&quot;001F6956&quot;/&gt;&lt;wsp:rsid wsp:val=&quot;001F69C8&quot;/&gt;&lt;wsp:rsid wsp:val=&quot;001F6A67&quot;/&gt;&lt;wsp:rsid wsp:val=&quot;001F6F5A&quot;/&gt;&lt;wsp:rsid wsp:val=&quot;001F7113&quot;/&gt;&lt;wsp:rsid wsp:val=&quot;001F78E7&quot;/&gt;&lt;wsp:rsid wsp:val=&quot;002000AA&quot;/&gt;&lt;wsp:rsid wsp:val=&quot;00200596&quot;/&gt;&lt;wsp:rsid wsp:val=&quot;00201520&quot;/&gt;&lt;wsp:rsid wsp:val=&quot;00201FB4&quot;/&gt;&lt;wsp:rsid wsp:val=&quot;00201FD2&quot;/&gt;&lt;wsp:rsid wsp:val=&quot;00202122&quot;/&gt;&lt;wsp:rsid wsp:val=&quot;00202181&quot;/&gt;&lt;wsp:rsid wsp:val=&quot;002024E7&quot;/&gt;&lt;wsp:rsid wsp:val=&quot;00202801&quot;/&gt;&lt;wsp:rsid wsp:val=&quot;00202C46&quot;/&gt;&lt;wsp:rsid wsp:val=&quot;00202E77&quot;/&gt;&lt;wsp:rsid wsp:val=&quot;00203041&quot;/&gt;&lt;wsp:rsid wsp:val=&quot;002037B6&quot;/&gt;&lt;wsp:rsid wsp:val=&quot;0020387F&quot;/&gt;&lt;wsp:rsid wsp:val=&quot;00203BAE&quot;/&gt;&lt;wsp:rsid wsp:val=&quot;00203C7E&quot;/&gt;&lt;wsp:rsid wsp:val=&quot;00203D36&quot;/&gt;&lt;wsp:rsid wsp:val=&quot;00203E3C&quot;/&gt;&lt;wsp:rsid wsp:val=&quot;00203E8D&quot;/&gt;&lt;wsp:rsid wsp:val=&quot;002048B1&quot;/&gt;&lt;wsp:rsid wsp:val=&quot;00204B02&quot;/&gt;&lt;wsp:rsid wsp:val=&quot;00204EC0&quot;/&gt;&lt;wsp:rsid wsp:val=&quot;00205BC8&quot;/&gt;&lt;wsp:rsid wsp:val=&quot;00206565&quot;/&gt;&lt;wsp:rsid wsp:val=&quot;0020658C&quot;/&gt;&lt;wsp:rsid wsp:val=&quot;002067DB&quot;/&gt;&lt;wsp:rsid wsp:val=&quot;00206CF3&quot;/&gt;&lt;wsp:rsid wsp:val=&quot;002071A9&quot;/&gt;&lt;wsp:rsid wsp:val=&quot;0021004E&quot;/&gt;&lt;wsp:rsid wsp:val=&quot;00210A4D&quot;/&gt;&lt;wsp:rsid wsp:val=&quot;00210C4E&quot;/&gt;&lt;wsp:rsid wsp:val=&quot;00211DCE&quot;/&gt;&lt;wsp:rsid wsp:val=&quot;00212136&quot;/&gt;&lt;wsp:rsid wsp:val=&quot;00212FAB&quot;/&gt;&lt;wsp:rsid wsp:val=&quot;00213902&quot;/&gt;&lt;wsp:rsid wsp:val=&quot;00213ACC&quot;/&gt;&lt;wsp:rsid wsp:val=&quot;0021410D&quot;/&gt;&lt;wsp:rsid wsp:val=&quot;002144FC&quot;/&gt;&lt;wsp:rsid wsp:val=&quot;00214B13&quot;/&gt;&lt;wsp:rsid wsp:val=&quot;002151EE&quot;/&gt;&lt;wsp:rsid wsp:val=&quot;00215708&quot;/&gt;&lt;wsp:rsid wsp:val=&quot;00215838&quot;/&gt;&lt;wsp:rsid wsp:val=&quot;00215DB2&quot;/&gt;&lt;wsp:rsid wsp:val=&quot;00216428&quot;/&gt;&lt;wsp:rsid wsp:val=&quot;002165DD&quot;/&gt;&lt;wsp:rsid wsp:val=&quot;002167A7&quot;/&gt;&lt;wsp:rsid wsp:val=&quot;002168C0&quot;/&gt;&lt;wsp:rsid wsp:val=&quot;00217188&quot;/&gt;&lt;wsp:rsid wsp:val=&quot;002175EE&quot;/&gt;&lt;wsp:rsid wsp:val=&quot;002209E4&quot;/&gt;&lt;wsp:rsid wsp:val=&quot;0022108D&quot;/&gt;&lt;wsp:rsid wsp:val=&quot;0022115C&quot;/&gt;&lt;wsp:rsid wsp:val=&quot;00221917&quot;/&gt;&lt;wsp:rsid wsp:val=&quot;00222D56&quot;/&gt;&lt;wsp:rsid wsp:val=&quot;00222D66&quot;/&gt;&lt;wsp:rsid wsp:val=&quot;00223F07&quot;/&gt;&lt;wsp:rsid wsp:val=&quot;00224364&quot;/&gt;&lt;wsp:rsid wsp:val=&quot;00224AB3&quot;/&gt;&lt;wsp:rsid wsp:val=&quot;00224E7C&quot;/&gt;&lt;wsp:rsid wsp:val=&quot;00225672&quot;/&gt;&lt;wsp:rsid wsp:val=&quot;002256C5&quot;/&gt;&lt;wsp:rsid wsp:val=&quot;00225AD9&quot;/&gt;&lt;wsp:rsid wsp:val=&quot;0022600A&quot;/&gt;&lt;wsp:rsid wsp:val=&quot;0022667F&quot;/&gt;&lt;wsp:rsid wsp:val=&quot;002267B2&quot;/&gt;&lt;wsp:rsid wsp:val=&quot;002269E5&quot;/&gt;&lt;wsp:rsid wsp:val=&quot;00226E45&quot;/&gt;&lt;wsp:rsid wsp:val=&quot;00227415&quot;/&gt;&lt;wsp:rsid wsp:val=&quot;002320A3&quot;/&gt;&lt;wsp:rsid wsp:val=&quot;00232290&quot;/&gt;&lt;wsp:rsid wsp:val=&quot;00232FA2&quot;/&gt;&lt;wsp:rsid wsp:val=&quot;00233B65&quot;/&gt;&lt;wsp:rsid wsp:val=&quot;00233EAE&quot;/&gt;&lt;wsp:rsid wsp:val=&quot;00234055&quot;/&gt;&lt;wsp:rsid wsp:val=&quot;00234B01&quot;/&gt;&lt;wsp:rsid wsp:val=&quot;00234FE4&quot;/&gt;&lt;wsp:rsid wsp:val=&quot;002357E5&quot;/&gt;&lt;wsp:rsid wsp:val=&quot;00236962&quot;/&gt;&lt;wsp:rsid wsp:val=&quot;00236FA0&quot;/&gt;&lt;wsp:rsid wsp:val=&quot;0023778F&quot;/&gt;&lt;wsp:rsid wsp:val=&quot;002409EE&quot;/&gt;&lt;wsp:rsid wsp:val=&quot;002413FA&quot;/&gt;&lt;wsp:rsid wsp:val=&quot;002414AB&quot;/&gt;&lt;wsp:rsid wsp:val=&quot;0024176F&quot;/&gt;&lt;wsp:rsid wsp:val=&quot;00241773&quot;/&gt;&lt;wsp:rsid wsp:val=&quot;002422DF&quot;/&gt;&lt;wsp:rsid wsp:val=&quot;0024286F&quot;/&gt;&lt;wsp:rsid wsp:val=&quot;00242B12&quot;/&gt;&lt;wsp:rsid wsp:val=&quot;00242B3E&quot;/&gt;&lt;wsp:rsid wsp:val=&quot;00242B56&quot;/&gt;&lt;wsp:rsid wsp:val=&quot;00242F17&quot;/&gt;&lt;wsp:rsid wsp:val=&quot;00242FC3&quot;/&gt;&lt;wsp:rsid wsp:val=&quot;00243066&quot;/&gt;&lt;wsp:rsid wsp:val=&quot;002438F0&quot;/&gt;&lt;wsp:rsid wsp:val=&quot;00243EED&quot;/&gt;&lt;wsp:rsid wsp:val=&quot;00244069&quot;/&gt;&lt;wsp:rsid wsp:val=&quot;0024442A&quot;/&gt;&lt;wsp:rsid wsp:val=&quot;002446A0&quot;/&gt;&lt;wsp:rsid wsp:val=&quot;00244785&quot;/&gt;&lt;wsp:rsid wsp:val=&quot;00244915&quot;/&gt;&lt;wsp:rsid wsp:val=&quot;00245051&quot;/&gt;&lt;wsp:rsid wsp:val=&quot;002450DE&quot;/&gt;&lt;wsp:rsid wsp:val=&quot;00245544&quot;/&gt;&lt;wsp:rsid wsp:val=&quot;00245754&quot;/&gt;&lt;wsp:rsid wsp:val=&quot;002465D2&quot;/&gt;&lt;wsp:rsid wsp:val=&quot;00246DE8&quot;/&gt;&lt;wsp:rsid wsp:val=&quot;002476C8&quot;/&gt;&lt;wsp:rsid wsp:val=&quot;0024782F&quot;/&gt;&lt;wsp:rsid wsp:val=&quot;002478F5&quot;/&gt;&lt;wsp:rsid wsp:val=&quot;00247F99&quot;/&gt;&lt;wsp:rsid wsp:val=&quot;0025041A&quot;/&gt;&lt;wsp:rsid wsp:val=&quot;002513FC&quot;/&gt;&lt;wsp:rsid wsp:val=&quot;00251B1A&quot;/&gt;&lt;wsp:rsid wsp:val=&quot;00251CFA&quot;/&gt;&lt;wsp:rsid wsp:val=&quot;002522B2&quot;/&gt;&lt;wsp:rsid wsp:val=&quot;002523CA&quot;/&gt;&lt;wsp:rsid wsp:val=&quot;002524DC&quot;/&gt;&lt;wsp:rsid wsp:val=&quot;00252C54&quot;/&gt;&lt;wsp:rsid wsp:val=&quot;00252C92&quot;/&gt;&lt;wsp:rsid wsp:val=&quot;00253974&quot;/&gt;&lt;wsp:rsid wsp:val=&quot;00253C8F&quot;/&gt;&lt;wsp:rsid wsp:val=&quot;00253CE9&quot;/&gt;&lt;wsp:rsid wsp:val=&quot;00253D8F&quot;/&gt;&lt;wsp:rsid wsp:val=&quot;00254244&quot;/&gt;&lt;wsp:rsid wsp:val=&quot;00254399&quot;/&gt;&lt;wsp:rsid wsp:val=&quot;0025446A&quot;/&gt;&lt;wsp:rsid wsp:val=&quot;0025450B&quot;/&gt;&lt;wsp:rsid wsp:val=&quot;00254B50&quot;/&gt;&lt;wsp:rsid wsp:val=&quot;00254BAA&quot;/&gt;&lt;wsp:rsid wsp:val=&quot;00254C98&quot;/&gt;&lt;wsp:rsid wsp:val=&quot;002553F6&quot;/&gt;&lt;wsp:rsid wsp:val=&quot;00255848&quot;/&gt;&lt;wsp:rsid wsp:val=&quot;00255D90&quot;/&gt;&lt;wsp:rsid wsp:val=&quot;002562A8&quot;/&gt;&lt;wsp:rsid wsp:val=&quot;0025653B&quot;/&gt;&lt;wsp:rsid wsp:val=&quot;00256DDC&quot;/&gt;&lt;wsp:rsid wsp:val=&quot;002577B0&quot;/&gt;&lt;wsp:rsid wsp:val=&quot;0026064B&quot;/&gt;&lt;wsp:rsid wsp:val=&quot;002606C9&quot;/&gt;&lt;wsp:rsid wsp:val=&quot;002611B2&quot;/&gt;&lt;wsp:rsid wsp:val=&quot;0026147D&quot;/&gt;&lt;wsp:rsid wsp:val=&quot;00261851&quot;/&gt;&lt;wsp:rsid wsp:val=&quot;00261CC8&quot;/&gt;&lt;wsp:rsid wsp:val=&quot;00262C00&quot;/&gt;&lt;wsp:rsid wsp:val=&quot;00262C3B&quot;/&gt;&lt;wsp:rsid wsp:val=&quot;00263D09&quot;/&gt;&lt;wsp:rsid wsp:val=&quot;00264696&quot;/&gt;&lt;wsp:rsid wsp:val=&quot;0026476E&quot;/&gt;&lt;wsp:rsid wsp:val=&quot;00266760&quot;/&gt;&lt;wsp:rsid wsp:val=&quot;00266CCC&quot;/&gt;&lt;wsp:rsid wsp:val=&quot;00266F61&quot;/&gt;&lt;wsp:rsid wsp:val=&quot;0026776B&quot;/&gt;&lt;wsp:rsid wsp:val=&quot;002677EE&quot;/&gt;&lt;wsp:rsid wsp:val=&quot;002702A8&quot;/&gt;&lt;wsp:rsid wsp:val=&quot;0027052D&quot;/&gt;&lt;wsp:rsid wsp:val=&quot;00270D44&quot;/&gt;&lt;wsp:rsid wsp:val=&quot;002711D0&quot;/&gt;&lt;wsp:rsid wsp:val=&quot;002715F5&quot;/&gt;&lt;wsp:rsid wsp:val=&quot;00271A13&quot;/&gt;&lt;wsp:rsid wsp:val=&quot;00271A4B&quot;/&gt;&lt;wsp:rsid wsp:val=&quot;00271B6E&quot;/&gt;&lt;wsp:rsid wsp:val=&quot;00271E8B&quot;/&gt;&lt;wsp:rsid wsp:val=&quot;002720A8&quot;/&gt;&lt;wsp:rsid wsp:val=&quot;00272363&quot;/&gt;&lt;wsp:rsid wsp:val=&quot;00272526&quot;/&gt;&lt;wsp:rsid wsp:val=&quot;00272536&quot;/&gt;&lt;wsp:rsid wsp:val=&quot;00272CCB&quot;/&gt;&lt;wsp:rsid wsp:val=&quot;002731C2&quot;/&gt;&lt;wsp:rsid wsp:val=&quot;00273795&quot;/&gt;&lt;wsp:rsid wsp:val=&quot;002739C4&quot;/&gt;&lt;wsp:rsid wsp:val=&quot;00273B04&quot;/&gt;&lt;wsp:rsid wsp:val=&quot;00273B62&quot;/&gt;&lt;wsp:rsid wsp:val=&quot;00273D49&quot;/&gt;&lt;wsp:rsid wsp:val=&quot;00274E4E&quot;/&gt;&lt;wsp:rsid wsp:val=&quot;0027517E&quot;/&gt;&lt;wsp:rsid wsp:val=&quot;0027518F&quot;/&gt;&lt;wsp:rsid wsp:val=&quot;00275398&quot;/&gt;&lt;wsp:rsid wsp:val=&quot;00276127&quot;/&gt;&lt;wsp:rsid wsp:val=&quot;0027699C&quot;/&gt;&lt;wsp:rsid wsp:val=&quot;002772B7&quot;/&gt;&lt;wsp:rsid wsp:val=&quot;00277F97&quot;/&gt;&lt;wsp:rsid wsp:val=&quot;0028020B&quot;/&gt;&lt;wsp:rsid wsp:val=&quot;00281272&quot;/&gt;&lt;wsp:rsid wsp:val=&quot;00281315&quot;/&gt;&lt;wsp:rsid wsp:val=&quot;0028174E&quot;/&gt;&lt;wsp:rsid wsp:val=&quot;00281C1F&quot;/&gt;&lt;wsp:rsid wsp:val=&quot;002820E8&quot;/&gt;&lt;wsp:rsid wsp:val=&quot;00282C25&quot;/&gt;&lt;wsp:rsid wsp:val=&quot;00282EB5&quot;/&gt;&lt;wsp:rsid wsp:val=&quot;002835DD&quot;/&gt;&lt;wsp:rsid wsp:val=&quot;00283688&quot;/&gt;&lt;wsp:rsid wsp:val=&quot;00283EA0&quot;/&gt;&lt;wsp:rsid wsp:val=&quot;00283EF3&quot;/&gt;&lt;wsp:rsid wsp:val=&quot;002845C3&quot;/&gt;&lt;wsp:rsid wsp:val=&quot;002847E1&quot;/&gt;&lt;wsp:rsid wsp:val=&quot;00284894&quot;/&gt;&lt;wsp:rsid wsp:val=&quot;002849C1&quot;/&gt;&lt;wsp:rsid wsp:val=&quot;00285360&quot;/&gt;&lt;wsp:rsid wsp:val=&quot;00285CA0&quot;/&gt;&lt;wsp:rsid wsp:val=&quot;00285FF8&quot;/&gt;&lt;wsp:rsid wsp:val=&quot;002866D1&quot;/&gt;&lt;wsp:rsid wsp:val=&quot;00286ACA&quot;/&gt;&lt;wsp:rsid wsp:val=&quot;00287183&quot;/&gt;&lt;wsp:rsid wsp:val=&quot;00287649&quot;/&gt;&lt;wsp:rsid wsp:val=&quot;00287F7B&quot;/&gt;&lt;wsp:rsid wsp:val=&quot;00290019&quot;/&gt;&lt;wsp:rsid wsp:val=&quot;0029095F&quot;/&gt;&lt;wsp:rsid wsp:val=&quot;00290C79&quot;/&gt;&lt;wsp:rsid wsp:val=&quot;00290FE7&quot;/&gt;&lt;wsp:rsid wsp:val=&quot;00291F3D&quot;/&gt;&lt;wsp:rsid wsp:val=&quot;00292069&quot;/&gt;&lt;wsp:rsid wsp:val=&quot;00292204&quot;/&gt;&lt;wsp:rsid wsp:val=&quot;002926AF&quot;/&gt;&lt;wsp:rsid wsp:val=&quot;002927A0&quot;/&gt;&lt;wsp:rsid wsp:val=&quot;00292875&quot;/&gt;&lt;wsp:rsid wsp:val=&quot;00292A79&quot;/&gt;&lt;wsp:rsid wsp:val=&quot;00292D98&quot;/&gt;&lt;wsp:rsid wsp:val=&quot;00292FFA&quot;/&gt;&lt;wsp:rsid wsp:val=&quot;00293E95&quot;/&gt;&lt;wsp:rsid wsp:val=&quot;00293F33&quot;/&gt;&lt;wsp:rsid wsp:val=&quot;002941AB&quot;/&gt;&lt;wsp:rsid wsp:val=&quot;0029471E&quot;/&gt;&lt;wsp:rsid wsp:val=&quot;00294852&quot;/&gt;&lt;wsp:rsid wsp:val=&quot;00294FB2&quot;/&gt;&lt;wsp:rsid wsp:val=&quot;002952A2&quot;/&gt;&lt;wsp:rsid wsp:val=&quot;002952FE&quot;/&gt;&lt;wsp:rsid wsp:val=&quot;00295E47&quot;/&gt;&lt;wsp:rsid wsp:val=&quot;002960BC&quot;/&gt;&lt;wsp:rsid wsp:val=&quot;00296FE3&quot;/&gt;&lt;wsp:rsid wsp:val=&quot;00297E46&quot;/&gt;&lt;wsp:rsid wsp:val=&quot;002A00C2&quot;/&gt;&lt;wsp:rsid wsp:val=&quot;002A02FD&quot;/&gt;&lt;wsp:rsid wsp:val=&quot;002A08FE&quot;/&gt;&lt;wsp:rsid wsp:val=&quot;002A0A45&quot;/&gt;&lt;wsp:rsid wsp:val=&quot;002A1465&quot;/&gt;&lt;wsp:rsid wsp:val=&quot;002A19DA&quot;/&gt;&lt;wsp:rsid wsp:val=&quot;002A1C01&quot;/&gt;&lt;wsp:rsid wsp:val=&quot;002A1CCE&quot;/&gt;&lt;wsp:rsid wsp:val=&quot;002A346D&quot;/&gt;&lt;wsp:rsid wsp:val=&quot;002A36F2&quot;/&gt;&lt;wsp:rsid wsp:val=&quot;002A3ADD&quot;/&gt;&lt;wsp:rsid wsp:val=&quot;002A4882&quot;/&gt;&lt;wsp:rsid wsp:val=&quot;002A56AB&quot;/&gt;&lt;wsp:rsid wsp:val=&quot;002A6039&quot;/&gt;&lt;wsp:rsid wsp:val=&quot;002A6792&quot;/&gt;&lt;wsp:rsid wsp:val=&quot;002A67BE&quot;/&gt;&lt;wsp:rsid wsp:val=&quot;002A7609&quot;/&gt;&lt;wsp:rsid wsp:val=&quot;002A7D72&quot;/&gt;&lt;wsp:rsid wsp:val=&quot;002B04B7&quot;/&gt;&lt;wsp:rsid wsp:val=&quot;002B09A1&quot;/&gt;&lt;wsp:rsid wsp:val=&quot;002B0A30&quot;/&gt;&lt;wsp:rsid wsp:val=&quot;002B0C23&quot;/&gt;&lt;wsp:rsid wsp:val=&quot;002B18F5&quot;/&gt;&lt;wsp:rsid wsp:val=&quot;002B29CC&quot;/&gt;&lt;wsp:rsid wsp:val=&quot;002B2C30&quot;/&gt;&lt;wsp:rsid wsp:val=&quot;002B2DA9&quot;/&gt;&lt;wsp:rsid wsp:val=&quot;002B3DEC&quot;/&gt;&lt;wsp:rsid wsp:val=&quot;002B3F06&quot;/&gt;&lt;wsp:rsid wsp:val=&quot;002B4093&quot;/&gt;&lt;wsp:rsid wsp:val=&quot;002B4170&quot;/&gt;&lt;wsp:rsid wsp:val=&quot;002B448D&quot;/&gt;&lt;wsp:rsid wsp:val=&quot;002B5968&quot;/&gt;&lt;wsp:rsid wsp:val=&quot;002B5C3E&quot;/&gt;&lt;wsp:rsid wsp:val=&quot;002B5D56&quot;/&gt;&lt;wsp:rsid wsp:val=&quot;002B5D88&quot;/&gt;&lt;wsp:rsid wsp:val=&quot;002B6886&quot;/&gt;&lt;wsp:rsid wsp:val=&quot;002B692E&quot;/&gt;&lt;wsp:rsid wsp:val=&quot;002B76BD&quot;/&gt;&lt;wsp:rsid wsp:val=&quot;002B7793&quot;/&gt;&lt;wsp:rsid wsp:val=&quot;002B7CB1&quot;/&gt;&lt;wsp:rsid wsp:val=&quot;002C0219&quot;/&gt;&lt;wsp:rsid wsp:val=&quot;002C02B4&quot;/&gt;&lt;wsp:rsid wsp:val=&quot;002C096D&quot;/&gt;&lt;wsp:rsid wsp:val=&quot;002C0DFF&quot;/&gt;&lt;wsp:rsid wsp:val=&quot;002C0F6D&quot;/&gt;&lt;wsp:rsid wsp:val=&quot;002C188C&quot;/&gt;&lt;wsp:rsid wsp:val=&quot;002C1956&quot;/&gt;&lt;wsp:rsid wsp:val=&quot;002C19C5&quot;/&gt;&lt;wsp:rsid wsp:val=&quot;002C19F0&quot;/&gt;&lt;wsp:rsid wsp:val=&quot;002C1D2D&quot;/&gt;&lt;wsp:rsid wsp:val=&quot;002C23AC&quot;/&gt;&lt;wsp:rsid wsp:val=&quot;002C2698&quot;/&gt;&lt;wsp:rsid wsp:val=&quot;002C292D&quot;/&gt;&lt;wsp:rsid wsp:val=&quot;002C3BFC&quot;/&gt;&lt;wsp:rsid wsp:val=&quot;002C5055&quot;/&gt;&lt;wsp:rsid wsp:val=&quot;002C59B8&quot;/&gt;&lt;wsp:rsid wsp:val=&quot;002C5A0C&quot;/&gt;&lt;wsp:rsid wsp:val=&quot;002C5BA6&quot;/&gt;&lt;wsp:rsid wsp:val=&quot;002C5FAB&quot;/&gt;&lt;wsp:rsid wsp:val=&quot;002C5FD4&quot;/&gt;&lt;wsp:rsid wsp:val=&quot;002C65B6&quot;/&gt;&lt;wsp:rsid wsp:val=&quot;002C65DA&quot;/&gt;&lt;wsp:rsid wsp:val=&quot;002C6C92&quot;/&gt;&lt;wsp:rsid wsp:val=&quot;002C6CD2&quot;/&gt;&lt;wsp:rsid wsp:val=&quot;002C6F67&quot;/&gt;&lt;wsp:rsid wsp:val=&quot;002C70C6&quot;/&gt;&lt;wsp:rsid wsp:val=&quot;002C7303&quot;/&gt;&lt;wsp:rsid wsp:val=&quot;002C7334&quot;/&gt;&lt;wsp:rsid wsp:val=&quot;002D2EEF&quot;/&gt;&lt;wsp:rsid wsp:val=&quot;002D3BBF&quot;/&gt;&lt;wsp:rsid wsp:val=&quot;002D411B&quot;/&gt;&lt;wsp:rsid wsp:val=&quot;002D44F4&quot;/&gt;&lt;wsp:rsid wsp:val=&quot;002D486C&quot;/&gt;&lt;wsp:rsid wsp:val=&quot;002D4CC7&quot;/&gt;&lt;wsp:rsid wsp:val=&quot;002D4FBE&quot;/&gt;&lt;wsp:rsid wsp:val=&quot;002D5476&quot;/&gt;&lt;wsp:rsid wsp:val=&quot;002D59FB&quot;/&gt;&lt;wsp:rsid wsp:val=&quot;002D5C39&quot;/&gt;&lt;wsp:rsid wsp:val=&quot;002D5F16&quot;/&gt;&lt;wsp:rsid wsp:val=&quot;002D61C1&quot;/&gt;&lt;wsp:rsid wsp:val=&quot;002D6A81&quot;/&gt;&lt;wsp:rsid wsp:val=&quot;002D6BE9&quot;/&gt;&lt;wsp:rsid wsp:val=&quot;002D7301&quot;/&gt;&lt;wsp:rsid wsp:val=&quot;002D7772&quot;/&gt;&lt;wsp:rsid wsp:val=&quot;002E00C3&quot;/&gt;&lt;wsp:rsid wsp:val=&quot;002E06A9&quot;/&gt;&lt;wsp:rsid wsp:val=&quot;002E0746&quot;/&gt;&lt;wsp:rsid wsp:val=&quot;002E0825&quot;/&gt;&lt;wsp:rsid wsp:val=&quot;002E100D&quot;/&gt;&lt;wsp:rsid wsp:val=&quot;002E18FE&quot;/&gt;&lt;wsp:rsid wsp:val=&quot;002E1D81&quot;/&gt;&lt;wsp:rsid wsp:val=&quot;002E1F53&quot;/&gt;&lt;wsp:rsid wsp:val=&quot;002E216F&quot;/&gt;&lt;wsp:rsid wsp:val=&quot;002E25C1&quot;/&gt;&lt;wsp:rsid wsp:val=&quot;002E2692&quot;/&gt;&lt;wsp:rsid wsp:val=&quot;002E2E3A&quot;/&gt;&lt;wsp:rsid wsp:val=&quot;002E3021&quot;/&gt;&lt;wsp:rsid wsp:val=&quot;002E332E&quot;/&gt;&lt;wsp:rsid wsp:val=&quot;002E34CA&quot;/&gt;&lt;wsp:rsid wsp:val=&quot;002E3720&quot;/&gt;&lt;wsp:rsid wsp:val=&quot;002E564D&quot;/&gt;&lt;wsp:rsid wsp:val=&quot;002E5B26&quot;/&gt;&lt;wsp:rsid wsp:val=&quot;002E5B5F&quot;/&gt;&lt;wsp:rsid wsp:val=&quot;002E6619&quot;/&gt;&lt;wsp:rsid wsp:val=&quot;002E6B0A&quot;/&gt;&lt;wsp:rsid wsp:val=&quot;002E7011&quot;/&gt;&lt;wsp:rsid wsp:val=&quot;002F014B&quot;/&gt;&lt;wsp:rsid wsp:val=&quot;002F06BB&quot;/&gt;&lt;wsp:rsid wsp:val=&quot;002F0BA8&quot;/&gt;&lt;wsp:rsid wsp:val=&quot;002F1C8C&quot;/&gt;&lt;wsp:rsid wsp:val=&quot;002F21D4&quot;/&gt;&lt;wsp:rsid wsp:val=&quot;002F24EB&quot;/&gt;&lt;wsp:rsid wsp:val=&quot;002F28ED&quot;/&gt;&lt;wsp:rsid wsp:val=&quot;002F2A00&quot;/&gt;&lt;wsp:rsid wsp:val=&quot;002F3968&quot;/&gt;&lt;wsp:rsid wsp:val=&quot;002F5182&quot;/&gt;&lt;wsp:rsid wsp:val=&quot;002F51AA&quot;/&gt;&lt;wsp:rsid wsp:val=&quot;002F59D6&quot;/&gt;&lt;wsp:rsid wsp:val=&quot;002F646C&quot;/&gt;&lt;wsp:rsid wsp:val=&quot;002F6DC2&quot;/&gt;&lt;wsp:rsid wsp:val=&quot;002F78BE&quot;/&gt;&lt;wsp:rsid wsp:val=&quot;00300502&quot;/&gt;&lt;wsp:rsid wsp:val=&quot;00300AFD&quot;/&gt;&lt;wsp:rsid wsp:val=&quot;00300B02&quot;/&gt;&lt;wsp:rsid wsp:val=&quot;00300B80&quot;/&gt;&lt;wsp:rsid wsp:val=&quot;00300FBA&quot;/&gt;&lt;wsp:rsid wsp:val=&quot;0030177E&quot;/&gt;&lt;wsp:rsid wsp:val=&quot;00301A9C&quot;/&gt;&lt;wsp:rsid wsp:val=&quot;00301D5D&quot;/&gt;&lt;wsp:rsid wsp:val=&quot;00301D8D&quot;/&gt;&lt;wsp:rsid wsp:val=&quot;00302486&quot;/&gt;&lt;wsp:rsid wsp:val=&quot;00302E72&quot;/&gt;&lt;wsp:rsid wsp:val=&quot;0030301A&quot;/&gt;&lt;wsp:rsid wsp:val=&quot;003030FB&quot;/&gt;&lt;wsp:rsid wsp:val=&quot;00303A39&quot;/&gt;&lt;wsp:rsid wsp:val=&quot;00303BF5&quot;/&gt;&lt;wsp:rsid wsp:val=&quot;0030400D&quot;/&gt;&lt;wsp:rsid wsp:val=&quot;00304B6C&quot;/&gt;&lt;wsp:rsid wsp:val=&quot;00304D5D&quot;/&gt;&lt;wsp:rsid wsp:val=&quot;00305457&quot;/&gt;&lt;wsp:rsid wsp:val=&quot;00305770&quot;/&gt;&lt;wsp:rsid wsp:val=&quot;0030770D&quot;/&gt;&lt;wsp:rsid wsp:val=&quot;0030770F&quot;/&gt;&lt;wsp:rsid wsp:val=&quot;00307A42&quot;/&gt;&lt;wsp:rsid wsp:val=&quot;003108D3&quot;/&gt;&lt;wsp:rsid wsp:val=&quot;00310974&quot;/&gt;&lt;wsp:rsid wsp:val=&quot;00310A4C&quot;/&gt;&lt;wsp:rsid wsp:val=&quot;0031140D&quot;/&gt;&lt;wsp:rsid wsp:val=&quot;00311B66&quot;/&gt;&lt;wsp:rsid wsp:val=&quot;00311C16&quot;/&gt;&lt;wsp:rsid wsp:val=&quot;003122A2&quot;/&gt;&lt;wsp:rsid wsp:val=&quot;00312695&quot;/&gt;&lt;wsp:rsid wsp:val=&quot;003128F5&quot;/&gt;&lt;wsp:rsid wsp:val=&quot;00312A26&quot;/&gt;&lt;wsp:rsid wsp:val=&quot;00312FC8&quot;/&gt;&lt;wsp:rsid wsp:val=&quot;0031319C&quot;/&gt;&lt;wsp:rsid wsp:val=&quot;00313805&quot;/&gt;&lt;wsp:rsid wsp:val=&quot;00313B11&quot;/&gt;&lt;wsp:rsid wsp:val=&quot;00313C0D&quot;/&gt;&lt;wsp:rsid wsp:val=&quot;0031433F&quot;/&gt;&lt;wsp:rsid wsp:val=&quot;00314F38&quot;/&gt;&lt;wsp:rsid wsp:val=&quot;003163C2&quot;/&gt;&lt;wsp:rsid wsp:val=&quot;00316503&quot;/&gt;&lt;wsp:rsid wsp:val=&quot;0031673D&quot;/&gt;&lt;wsp:rsid wsp:val=&quot;00316CD2&quot;/&gt;&lt;wsp:rsid wsp:val=&quot;00316E57&quot;/&gt;&lt;wsp:rsid wsp:val=&quot;00317D5E&quot;/&gt;&lt;wsp:rsid wsp:val=&quot;00320454&quot;/&gt;&lt;wsp:rsid wsp:val=&quot;00321C40&quot;/&gt;&lt;wsp:rsid wsp:val=&quot;00322290&quot;/&gt;&lt;wsp:rsid wsp:val=&quot;00322CC1&quot;/&gt;&lt;wsp:rsid wsp:val=&quot;003234CA&quot;/&gt;&lt;wsp:rsid wsp:val=&quot;00323E4A&quot;/&gt;&lt;wsp:rsid wsp:val=&quot;00324012&quot;/&gt;&lt;wsp:rsid wsp:val=&quot;00324949&quot;/&gt;&lt;wsp:rsid wsp:val=&quot;00324990&quot;/&gt;&lt;wsp:rsid wsp:val=&quot;00324D06&quot;/&gt;&lt;wsp:rsid wsp:val=&quot;00325BED&quot;/&gt;&lt;wsp:rsid wsp:val=&quot;003262AE&quot;/&gt;&lt;wsp:rsid wsp:val=&quot;00326566&quot;/&gt;&lt;wsp:rsid wsp:val=&quot;00326CD8&quot;/&gt;&lt;wsp:rsid wsp:val=&quot;00326D36&quot;/&gt;&lt;wsp:rsid wsp:val=&quot;0033053A&quot;/&gt;&lt;wsp:rsid wsp:val=&quot;003311B2&quot;/&gt;&lt;wsp:rsid wsp:val=&quot;00331650&quot;/&gt;&lt;wsp:rsid wsp:val=&quot;00331FD7&quot;/&gt;&lt;wsp:rsid wsp:val=&quot;003321EC&quot;/&gt;&lt;wsp:rsid wsp:val=&quot;003322CB&quot;/&gt;&lt;wsp:rsid wsp:val=&quot;0033257C&quot;/&gt;&lt;wsp:rsid wsp:val=&quot;003329CD&quot;/&gt;&lt;wsp:rsid wsp:val=&quot;003335E1&quot;/&gt;&lt;wsp:rsid wsp:val=&quot;00333B5C&quot;/&gt;&lt;wsp:rsid wsp:val=&quot;00333C34&quot;/&gt;&lt;wsp:rsid wsp:val=&quot;00333E7C&quot;/&gt;&lt;wsp:rsid wsp:val=&quot;00335171&quot;/&gt;&lt;wsp:rsid wsp:val=&quot;00335CDC&quot;/&gt;&lt;wsp:rsid wsp:val=&quot;00335E78&quot;/&gt;&lt;wsp:rsid wsp:val=&quot;00335EBB&quot;/&gt;&lt;wsp:rsid wsp:val=&quot;00337243&quot;/&gt;&lt;wsp:rsid wsp:val=&quot;00337718&quot;/&gt;&lt;wsp:rsid wsp:val=&quot;003401F5&quot;/&gt;&lt;wsp:rsid wsp:val=&quot;00340BD0&quot;/&gt;&lt;wsp:rsid wsp:val=&quot;00340F07&quot;/&gt;&lt;wsp:rsid wsp:val=&quot;0034103A&quot;/&gt;&lt;wsp:rsid wsp:val=&quot;00341516&quot;/&gt;&lt;wsp:rsid wsp:val=&quot;0034206B&quot;/&gt;&lt;wsp:rsid wsp:val=&quot;003424C0&quot;/&gt;&lt;wsp:rsid wsp:val=&quot;003430BD&quot;/&gt;&lt;wsp:rsid wsp:val=&quot;003433F0&quot;/&gt;&lt;wsp:rsid wsp:val=&quot;00343BAF&quot;/&gt;&lt;wsp:rsid wsp:val=&quot;00344185&quot;/&gt;&lt;wsp:rsid wsp:val=&quot;003444E0&quot;/&gt;&lt;wsp:rsid wsp:val=&quot;0034635A&quot;/&gt;&lt;wsp:rsid wsp:val=&quot;00346B3B&quot;/&gt;&lt;wsp:rsid wsp:val=&quot;00346C62&quot;/&gt;&lt;wsp:rsid wsp:val=&quot;003476B3&quot;/&gt;&lt;wsp:rsid wsp:val=&quot;00347BB5&quot;/&gt;&lt;wsp:rsid wsp:val=&quot;003509D0&quot;/&gt;&lt;wsp:rsid wsp:val=&quot;003513C6&quot;/&gt;&lt;wsp:rsid wsp:val=&quot;00351905&quot;/&gt;&lt;wsp:rsid wsp:val=&quot;00351BEA&quot;/&gt;&lt;wsp:rsid wsp:val=&quot;00351C76&quot;/&gt;&lt;wsp:rsid wsp:val=&quot;00352D90&quot;/&gt;&lt;wsp:rsid wsp:val=&quot;003533B6&quot;/&gt;&lt;wsp:rsid wsp:val=&quot;00353A88&quot;/&gt;&lt;wsp:rsid wsp:val=&quot;00353C4B&quot;/&gt;&lt;wsp:rsid wsp:val=&quot;0035434E&quot;/&gt;&lt;wsp:rsid wsp:val=&quot;00354693&quot;/&gt;&lt;wsp:rsid wsp:val=&quot;00355397&quot;/&gt;&lt;wsp:rsid wsp:val=&quot;00355790&quot;/&gt;&lt;wsp:rsid wsp:val=&quot;0035595C&quot;/&gt;&lt;wsp:rsid wsp:val=&quot;00355B55&quot;/&gt;&lt;wsp:rsid wsp:val=&quot;00355B62&quot;/&gt;&lt;wsp:rsid wsp:val=&quot;00355C65&quot;/&gt;&lt;wsp:rsid wsp:val=&quot;00355EE6&quot;/&gt;&lt;wsp:rsid wsp:val=&quot;003562D7&quot;/&gt;&lt;wsp:rsid wsp:val=&quot;00356309&quot;/&gt;&lt;wsp:rsid wsp:val=&quot;0035664D&quot;/&gt;&lt;wsp:rsid wsp:val=&quot;00356A38&quot;/&gt;&lt;wsp:rsid wsp:val=&quot;00356B5D&quot;/&gt;&lt;wsp:rsid wsp:val=&quot;00356D7F&quot;/&gt;&lt;wsp:rsid wsp:val=&quot;003571EB&quot;/&gt;&lt;wsp:rsid wsp:val=&quot;00360A8C&quot;/&gt;&lt;wsp:rsid wsp:val=&quot;00360EAB&quot;/&gt;&lt;wsp:rsid wsp:val=&quot;00361552&quot;/&gt;&lt;wsp:rsid wsp:val=&quot;00361D02&quot;/&gt;&lt;wsp:rsid wsp:val=&quot;0036209C&quot;/&gt;&lt;wsp:rsid wsp:val=&quot;0036268F&quot;/&gt;&lt;wsp:rsid wsp:val=&quot;003628E1&quot;/&gt;&lt;wsp:rsid wsp:val=&quot;0036403F&quot;/&gt;&lt;wsp:rsid wsp:val=&quot;003659A8&quot;/&gt;&lt;wsp:rsid wsp:val=&quot;00365A02&quot;/&gt;&lt;wsp:rsid wsp:val=&quot;00365A0B&quot;/&gt;&lt;wsp:rsid wsp:val=&quot;00365B22&quot;/&gt;&lt;wsp:rsid wsp:val=&quot;00366493&quot;/&gt;&lt;wsp:rsid wsp:val=&quot;00366501&quot;/&gt;&lt;wsp:rsid wsp:val=&quot;003665F7&quot;/&gt;&lt;wsp:rsid wsp:val=&quot;00366763&quot;/&gt;&lt;wsp:rsid wsp:val=&quot;003669F9&quot;/&gt;&lt;wsp:rsid wsp:val=&quot;00366AEF&quot;/&gt;&lt;wsp:rsid wsp:val=&quot;00366C7F&quot;/&gt;&lt;wsp:rsid wsp:val=&quot;00366D31&quot;/&gt;&lt;wsp:rsid wsp:val=&quot;003673CD&quot;/&gt;&lt;wsp:rsid wsp:val=&quot;00367669&quot;/&gt;&lt;wsp:rsid wsp:val=&quot;00367DF1&quot;/&gt;&lt;wsp:rsid wsp:val=&quot;003701E8&quot;/&gt;&lt;wsp:rsid wsp:val=&quot;00371378&quot;/&gt;&lt;wsp:rsid wsp:val=&quot;00371C7B&quot;/&gt;&lt;wsp:rsid wsp:val=&quot;003723A8&quot;/&gt;&lt;wsp:rsid wsp:val=&quot;00372CF0&quot;/&gt;&lt;wsp:rsid wsp:val=&quot;0037360B&quot;/&gt;&lt;wsp:rsid wsp:val=&quot;00373FBF&quot;/&gt;&lt;wsp:rsid wsp:val=&quot;0037436F&quot;/&gt;&lt;wsp:rsid wsp:val=&quot;003753DD&quot;/&gt;&lt;wsp:rsid wsp:val=&quot;00375AA5&quot;/&gt;&lt;wsp:rsid wsp:val=&quot;003763A2&quot;/&gt;&lt;wsp:rsid wsp:val=&quot;00376739&quot;/&gt;&lt;wsp:rsid wsp:val=&quot;003769A9&quot;/&gt;&lt;wsp:rsid wsp:val=&quot;00377211&quot;/&gt;&lt;wsp:rsid wsp:val=&quot;0037760B&quot;/&gt;&lt;wsp:rsid wsp:val=&quot;00377CB1&quot;/&gt;&lt;wsp:rsid wsp:val=&quot;00377E78&quot;/&gt;&lt;wsp:rsid wsp:val=&quot;003803C8&quot;/&gt;&lt;wsp:rsid wsp:val=&quot;0038130B&quot;/&gt;&lt;wsp:rsid wsp:val=&quot;00381D80&quot;/&gt;&lt;wsp:rsid wsp:val=&quot;00382EB8&quot;/&gt;&lt;wsp:rsid wsp:val=&quot;00384195&quot;/&gt;&lt;wsp:rsid wsp:val=&quot;00384DAB&quot;/&gt;&lt;wsp:rsid wsp:val=&quot;0038505A&quot;/&gt;&lt;wsp:rsid wsp:val=&quot;003850AE&quot;/&gt;&lt;wsp:rsid wsp:val=&quot;00385191&quot;/&gt;&lt;wsp:rsid wsp:val=&quot;00385410&quot;/&gt;&lt;wsp:rsid wsp:val=&quot;0038547C&quot;/&gt;&lt;wsp:rsid wsp:val=&quot;003855AF&quot;/&gt;&lt;wsp:rsid wsp:val=&quot;0038577A&quot;/&gt;&lt;wsp:rsid wsp:val=&quot;003858E2&quot;/&gt;&lt;wsp:rsid wsp:val=&quot;0038591C&quot;/&gt;&lt;wsp:rsid wsp:val=&quot;00385AEA&quot;/&gt;&lt;wsp:rsid wsp:val=&quot;00385EE1&quot;/&gt;&lt;wsp:rsid wsp:val=&quot;00385F29&quot;/&gt;&lt;wsp:rsid wsp:val=&quot;003860F2&quot;/&gt;&lt;wsp:rsid wsp:val=&quot;003869CF&quot;/&gt;&lt;wsp:rsid wsp:val=&quot;00386CA7&quot;/&gt;&lt;wsp:rsid wsp:val=&quot;00387124&quot;/&gt;&lt;wsp:rsid wsp:val=&quot;003871A1&quot;/&gt;&lt;wsp:rsid wsp:val=&quot;0038770D&quot;/&gt;&lt;wsp:rsid wsp:val=&quot;0039034D&quot;/&gt;&lt;wsp:rsid wsp:val=&quot;003906EA&quot;/&gt;&lt;wsp:rsid wsp:val=&quot;00391330&quot;/&gt;&lt;wsp:rsid wsp:val=&quot;00391450&quot;/&gt;&lt;wsp:rsid wsp:val=&quot;00392365&quot;/&gt;&lt;wsp:rsid wsp:val=&quot;00392374&quot;/&gt;&lt;wsp:rsid wsp:val=&quot;00392B77&quot;/&gt;&lt;wsp:rsid wsp:val=&quot;00393379&quot;/&gt;&lt;wsp:rsid wsp:val=&quot;00393E9D&quot;/&gt;&lt;wsp:rsid wsp:val=&quot;003947F1&quot;/&gt;&lt;wsp:rsid wsp:val=&quot;00394AB3&quot;/&gt;&lt;wsp:rsid wsp:val=&quot;00394F87&quot;/&gt;&lt;wsp:rsid wsp:val=&quot;00395B65&quot;/&gt;&lt;wsp:rsid wsp:val=&quot;00395BEC&quot;/&gt;&lt;wsp:rsid wsp:val=&quot;00396CB4&quot;/&gt;&lt;wsp:rsid wsp:val=&quot;00397170&quot;/&gt;&lt;wsp:rsid wsp:val=&quot;0039732A&quot;/&gt;&lt;wsp:rsid wsp:val=&quot;0039791C&quot;/&gt;&lt;wsp:rsid wsp:val=&quot;00397BAC&quot;/&gt;&lt;wsp:rsid wsp:val=&quot;00397E87&quot;/&gt;&lt;wsp:rsid wsp:val=&quot;003A0B52&quot;/&gt;&lt;wsp:rsid wsp:val=&quot;003A1377&quot;/&gt;&lt;wsp:rsid wsp:val=&quot;003A1D5C&quot;/&gt;&lt;wsp:rsid wsp:val=&quot;003A2523&quot;/&gt;&lt;wsp:rsid wsp:val=&quot;003A26F9&quot;/&gt;&lt;wsp:rsid wsp:val=&quot;003A281C&quot;/&gt;&lt;wsp:rsid wsp:val=&quot;003A2ACB&quot;/&gt;&lt;wsp:rsid wsp:val=&quot;003A2C17&quot;/&gt;&lt;wsp:rsid wsp:val=&quot;003A36BB&quot;/&gt;&lt;wsp:rsid wsp:val=&quot;003A4125&quot;/&gt;&lt;wsp:rsid wsp:val=&quot;003A42FF&quot;/&gt;&lt;wsp:rsid wsp:val=&quot;003A43B2&quot;/&gt;&lt;wsp:rsid wsp:val=&quot;003A4432&quot;/&gt;&lt;wsp:rsid wsp:val=&quot;003A476E&quot;/&gt;&lt;wsp:rsid wsp:val=&quot;003A4CD3&quot;/&gt;&lt;wsp:rsid wsp:val=&quot;003A4D09&quot;/&gt;&lt;wsp:rsid wsp:val=&quot;003A540E&quot;/&gt;&lt;wsp:rsid wsp:val=&quot;003A5C09&quot;/&gt;&lt;wsp:rsid wsp:val=&quot;003A65C8&quot;/&gt;&lt;wsp:rsid wsp:val=&quot;003A75B5&quot;/&gt;&lt;wsp:rsid wsp:val=&quot;003A7B4C&quot;/&gt;&lt;wsp:rsid wsp:val=&quot;003A7C77&quot;/&gt;&lt;wsp:rsid wsp:val=&quot;003B0393&quot;/&gt;&lt;wsp:rsid wsp:val=&quot;003B0874&quot;/&gt;&lt;wsp:rsid wsp:val=&quot;003B0E4A&quot;/&gt;&lt;wsp:rsid wsp:val=&quot;003B1523&quot;/&gt;&lt;wsp:rsid wsp:val=&quot;003B17F8&quot;/&gt;&lt;wsp:rsid wsp:val=&quot;003B1B86&quot;/&gt;&lt;wsp:rsid wsp:val=&quot;003B22A8&quot;/&gt;&lt;wsp:rsid wsp:val=&quot;003B2D77&quot;/&gt;&lt;wsp:rsid wsp:val=&quot;003B31AF&quot;/&gt;&lt;wsp:rsid wsp:val=&quot;003B36CC&quot;/&gt;&lt;wsp:rsid wsp:val=&quot;003B38D4&quot;/&gt;&lt;wsp:rsid wsp:val=&quot;003B3914&quot;/&gt;&lt;wsp:rsid wsp:val=&quot;003B3932&quot;/&gt;&lt;wsp:rsid wsp:val=&quot;003B3C8C&quot;/&gt;&lt;wsp:rsid wsp:val=&quot;003B3CD5&quot;/&gt;&lt;wsp:rsid wsp:val=&quot;003B3FD2&quot;/&gt;&lt;wsp:rsid wsp:val=&quot;003B401B&quot;/&gt;&lt;wsp:rsid wsp:val=&quot;003B4BF2&quot;/&gt;&lt;wsp:rsid wsp:val=&quot;003B4D9C&quot;/&gt;&lt;wsp:rsid wsp:val=&quot;003B5BBE&quot;/&gt;&lt;wsp:rsid wsp:val=&quot;003B615C&quot;/&gt;&lt;wsp:rsid wsp:val=&quot;003B6F17&quot;/&gt;&lt;wsp:rsid wsp:val=&quot;003B6FB9&quot;/&gt;&lt;wsp:rsid wsp:val=&quot;003B733A&quot;/&gt;&lt;wsp:rsid wsp:val=&quot;003B763B&quot;/&gt;&lt;wsp:rsid wsp:val=&quot;003B7A1B&quot;/&gt;&lt;wsp:rsid wsp:val=&quot;003C0288&quot;/&gt;&lt;wsp:rsid wsp:val=&quot;003C1A14&quot;/&gt;&lt;wsp:rsid wsp:val=&quot;003C1B6A&quot;/&gt;&lt;wsp:rsid wsp:val=&quot;003C1FB9&quot;/&gt;&lt;wsp:rsid wsp:val=&quot;003C203A&quot;/&gt;&lt;wsp:rsid wsp:val=&quot;003C20BB&quot;/&gt;&lt;wsp:rsid wsp:val=&quot;003C2761&quot;/&gt;&lt;wsp:rsid wsp:val=&quot;003C2D0A&quot;/&gt;&lt;wsp:rsid wsp:val=&quot;003C2E78&quot;/&gt;&lt;wsp:rsid wsp:val=&quot;003C2F26&quot;/&gt;&lt;wsp:rsid wsp:val=&quot;003C3383&quot;/&gt;&lt;wsp:rsid wsp:val=&quot;003C39C6&quot;/&gt;&lt;wsp:rsid wsp:val=&quot;003C4432&quot;/&gt;&lt;wsp:rsid wsp:val=&quot;003C497A&quot;/&gt;&lt;wsp:rsid wsp:val=&quot;003C5440&quot;/&gt;&lt;wsp:rsid wsp:val=&quot;003C7077&quot;/&gt;&lt;wsp:rsid wsp:val=&quot;003C75E2&quot;/&gt;&lt;wsp:rsid wsp:val=&quot;003C78EE&quot;/&gt;&lt;wsp:rsid wsp:val=&quot;003D0400&quot;/&gt;&lt;wsp:rsid wsp:val=&quot;003D0615&quot;/&gt;&lt;wsp:rsid wsp:val=&quot;003D1037&quot;/&gt;&lt;wsp:rsid wsp:val=&quot;003D1155&quot;/&gt;&lt;wsp:rsid wsp:val=&quot;003D1808&quot;/&gt;&lt;wsp:rsid wsp:val=&quot;003D1A35&quot;/&gt;&lt;wsp:rsid wsp:val=&quot;003D1ADC&quot;/&gt;&lt;wsp:rsid wsp:val=&quot;003D23EF&quot;/&gt;&lt;wsp:rsid wsp:val=&quot;003D2C20&quot;/&gt;&lt;wsp:rsid wsp:val=&quot;003D2C4F&quot;/&gt;&lt;wsp:rsid wsp:val=&quot;003D3106&quot;/&gt;&lt;wsp:rsid wsp:val=&quot;003D3996&quot;/&gt;&lt;wsp:rsid wsp:val=&quot;003D3B4E&quot;/&gt;&lt;wsp:rsid wsp:val=&quot;003D3EF1&quot;/&gt;&lt;wsp:rsid wsp:val=&quot;003D47B2&quot;/&gt;&lt;wsp:rsid wsp:val=&quot;003D4923&quot;/&gt;&lt;wsp:rsid wsp:val=&quot;003D4D02&quot;/&gt;&lt;wsp:rsid wsp:val=&quot;003D5830&quot;/&gt;&lt;wsp:rsid wsp:val=&quot;003D59C0&quot;/&gt;&lt;wsp:rsid wsp:val=&quot;003D5A84&quot;/&gt;&lt;wsp:rsid wsp:val=&quot;003D5B01&quot;/&gt;&lt;wsp:rsid wsp:val=&quot;003D607F&quot;/&gt;&lt;wsp:rsid wsp:val=&quot;003D60B0&quot;/&gt;&lt;wsp:rsid wsp:val=&quot;003D6BEE&quot;/&gt;&lt;wsp:rsid wsp:val=&quot;003D6E28&quot;/&gt;&lt;wsp:rsid wsp:val=&quot;003E03F3&quot;/&gt;&lt;wsp:rsid wsp:val=&quot;003E07D7&quot;/&gt;&lt;wsp:rsid wsp:val=&quot;003E128F&quot;/&gt;&lt;wsp:rsid wsp:val=&quot;003E18E0&quot;/&gt;&lt;wsp:rsid wsp:val=&quot;003E1D34&quot;/&gt;&lt;wsp:rsid wsp:val=&quot;003E244A&quot;/&gt;&lt;wsp:rsid wsp:val=&quot;003E24D7&quot;/&gt;&lt;wsp:rsid wsp:val=&quot;003E25B3&quot;/&gt;&lt;wsp:rsid wsp:val=&quot;003E2611&quot;/&gt;&lt;wsp:rsid wsp:val=&quot;003E27E7&quot;/&gt;&lt;wsp:rsid wsp:val=&quot;003E28C5&quot;/&gt;&lt;wsp:rsid wsp:val=&quot;003E30B4&quot;/&gt;&lt;wsp:rsid wsp:val=&quot;003E39B0&quot;/&gt;&lt;wsp:rsid wsp:val=&quot;003E4CBC&quot;/&gt;&lt;wsp:rsid wsp:val=&quot;003E4E64&quot;/&gt;&lt;wsp:rsid wsp:val=&quot;003E54DA&quot;/&gt;&lt;wsp:rsid wsp:val=&quot;003E566C&quot;/&gt;&lt;wsp:rsid wsp:val=&quot;003E5838&quot;/&gt;&lt;wsp:rsid wsp:val=&quot;003E5C6A&quot;/&gt;&lt;wsp:rsid wsp:val=&quot;003E5DD6&quot;/&gt;&lt;wsp:rsid wsp:val=&quot;003E66A6&quot;/&gt;&lt;wsp:rsid wsp:val=&quot;003E722B&quot;/&gt;&lt;wsp:rsid wsp:val=&quot;003E7CE0&quot;/&gt;&lt;wsp:rsid wsp:val=&quot;003E7FF1&quot;/&gt;&lt;wsp:rsid wsp:val=&quot;003F01CB&quot;/&gt;&lt;wsp:rsid wsp:val=&quot;003F0296&quot;/&gt;&lt;wsp:rsid wsp:val=&quot;003F0846&quot;/&gt;&lt;wsp:rsid wsp:val=&quot;003F0E1C&quot;/&gt;&lt;wsp:rsid wsp:val=&quot;003F0F2C&quot;/&gt;&lt;wsp:rsid wsp:val=&quot;003F1136&quot;/&gt;&lt;wsp:rsid wsp:val=&quot;003F1156&quot;/&gt;&lt;wsp:rsid wsp:val=&quot;003F1A9E&quot;/&gt;&lt;wsp:rsid wsp:val=&quot;003F1C99&quot;/&gt;&lt;wsp:rsid wsp:val=&quot;003F1DA3&quot;/&gt;&lt;wsp:rsid wsp:val=&quot;003F207B&quot;/&gt;&lt;wsp:rsid wsp:val=&quot;003F225A&quot;/&gt;&lt;wsp:rsid wsp:val=&quot;003F2970&quot;/&gt;&lt;wsp:rsid wsp:val=&quot;003F30E0&quot;/&gt;&lt;wsp:rsid wsp:val=&quot;003F3398&quot;/&gt;&lt;wsp:rsid wsp:val=&quot;003F4041&quot;/&gt;&lt;wsp:rsid wsp:val=&quot;003F421B&quot;/&gt;&lt;wsp:rsid wsp:val=&quot;003F58AD&quot;/&gt;&lt;wsp:rsid wsp:val=&quot;003F5970&quot;/&gt;&lt;wsp:rsid wsp:val=&quot;003F6374&quot;/&gt;&lt;wsp:rsid wsp:val=&quot;003F69D5&quot;/&gt;&lt;wsp:rsid wsp:val=&quot;003F6D4A&quot;/&gt;&lt;wsp:rsid wsp:val=&quot;003F6DA5&quot;/&gt;&lt;wsp:rsid wsp:val=&quot;003F6E3F&quot;/&gt;&lt;wsp:rsid wsp:val=&quot;003F733B&quot;/&gt;&lt;wsp:rsid wsp:val=&quot;003F7478&quot;/&gt;&lt;wsp:rsid wsp:val=&quot;003F76B6&quot;/&gt;&lt;wsp:rsid wsp:val=&quot;003F7808&quot;/&gt;&lt;wsp:rsid wsp:val=&quot;004003D5&quot;/&gt;&lt;wsp:rsid wsp:val=&quot;004005FE&quot;/&gt;&lt;wsp:rsid wsp:val=&quot;00400C22&quot;/&gt;&lt;wsp:rsid wsp:val=&quot;004011B6&quot;/&gt;&lt;wsp:rsid wsp:val=&quot;00401E67&quot;/&gt;&lt;wsp:rsid wsp:val=&quot;004025C9&quot;/&gt;&lt;wsp:rsid wsp:val=&quot;004033C5&quot;/&gt;&lt;wsp:rsid wsp:val=&quot;0040347F&quot;/&gt;&lt;wsp:rsid wsp:val=&quot;00403B00&quot;/&gt;&lt;wsp:rsid wsp:val=&quot;00403DD8&quot;/&gt;&lt;wsp:rsid wsp:val=&quot;004049E2&quot;/&gt;&lt;wsp:rsid wsp:val=&quot;004052C4&quot;/&gt;&lt;wsp:rsid wsp:val=&quot;004054D9&quot;/&gt;&lt;wsp:rsid wsp:val=&quot;00405935&quot;/&gt;&lt;wsp:rsid wsp:val=&quot;00406060&quot;/&gt;&lt;wsp:rsid wsp:val=&quot;004062E5&quot;/&gt;&lt;wsp:rsid wsp:val=&quot;0040642F&quot;/&gt;&lt;wsp:rsid wsp:val=&quot;00406559&quot;/&gt;&lt;wsp:rsid wsp:val=&quot;00407940&quot;/&gt;&lt;wsp:rsid wsp:val=&quot;00407CB8&quot;/&gt;&lt;wsp:rsid wsp:val=&quot;004106C4&quot;/&gt;&lt;wsp:rsid wsp:val=&quot;0041118D&quot;/&gt;&lt;wsp:rsid wsp:val=&quot;004113E9&quot;/&gt;&lt;wsp:rsid wsp:val=&quot;004119EB&quot;/&gt;&lt;wsp:rsid wsp:val=&quot;00411D59&quot;/&gt;&lt;wsp:rsid wsp:val=&quot;00411F98&quot;/&gt;&lt;wsp:rsid wsp:val=&quot;004127B2&quot;/&gt;&lt;wsp:rsid wsp:val=&quot;004127CD&quot;/&gt;&lt;wsp:rsid wsp:val=&quot;0041320D&quot;/&gt;&lt;wsp:rsid wsp:val=&quot;00413286&quot;/&gt;&lt;wsp:rsid wsp:val=&quot;004136B7&quot;/&gt;&lt;wsp:rsid wsp:val=&quot;00413BE5&quot;/&gt;&lt;wsp:rsid wsp:val=&quot;0041421C&quot;/&gt;&lt;wsp:rsid wsp:val=&quot;0041430A&quot;/&gt;&lt;wsp:rsid wsp:val=&quot;004145D7&quot;/&gt;&lt;wsp:rsid wsp:val=&quot;00414B0A&quot;/&gt;&lt;wsp:rsid wsp:val=&quot;00414CE5&quot;/&gt;&lt;wsp:rsid wsp:val=&quot;0041517D&quot;/&gt;&lt;wsp:rsid wsp:val=&quot;004158B0&quot;/&gt;&lt;wsp:rsid wsp:val=&quot;00415C6D&quot;/&gt;&lt;wsp:rsid wsp:val=&quot;00415D3D&quot;/&gt;&lt;wsp:rsid wsp:val=&quot;00415D96&quot;/&gt;&lt;wsp:rsid wsp:val=&quot;00416DA1&quot;/&gt;&lt;wsp:rsid wsp:val=&quot;00417FB8&quot;/&gt;&lt;wsp:rsid wsp:val=&quot;004206D9&quot;/&gt;&lt;wsp:rsid wsp:val=&quot;00420A6D&quot;/&gt;&lt;wsp:rsid wsp:val=&quot;00420D2A&quot;/&gt;&lt;wsp:rsid wsp:val=&quot;00421054&quot;/&gt;&lt;wsp:rsid wsp:val=&quot;0042137C&quot;/&gt;&lt;wsp:rsid wsp:val=&quot;0042161D&quot;/&gt;&lt;wsp:rsid wsp:val=&quot;00421B29&quot;/&gt;&lt;wsp:rsid wsp:val=&quot;00421B41&quot;/&gt;&lt;wsp:rsid wsp:val=&quot;00421EE2&quot;/&gt;&lt;wsp:rsid wsp:val=&quot;00422236&quot;/&gt;&lt;wsp:rsid wsp:val=&quot;0042284A&quot;/&gt;&lt;wsp:rsid wsp:val=&quot;00422BD9&quot;/&gt;&lt;wsp:rsid wsp:val=&quot;004230A1&quot;/&gt;&lt;wsp:rsid wsp:val=&quot;00423FD3&quot;/&gt;&lt;wsp:rsid wsp:val=&quot;00424030&quot;/&gt;&lt;wsp:rsid wsp:val=&quot;00424223&quot;/&gt;&lt;wsp:rsid wsp:val=&quot;004249B8&quot;/&gt;&lt;wsp:rsid wsp:val=&quot;00424C71&quot;/&gt;&lt;wsp:rsid wsp:val=&quot;00424D1C&quot;/&gt;&lt;wsp:rsid wsp:val=&quot;004250B1&quot;/&gt;&lt;wsp:rsid wsp:val=&quot;0042527B&quot;/&gt;&lt;wsp:rsid wsp:val=&quot;00425665&quot;/&gt;&lt;wsp:rsid wsp:val=&quot;004259E0&quot;/&gt;&lt;wsp:rsid wsp:val=&quot;00425A22&quot;/&gt;&lt;wsp:rsid wsp:val=&quot;00425CBB&quot;/&gt;&lt;wsp:rsid wsp:val=&quot;00425DF4&quot;/&gt;&lt;wsp:rsid wsp:val=&quot;00425DF8&quot;/&gt;&lt;wsp:rsid wsp:val=&quot;004260A6&quot;/&gt;&lt;wsp:rsid wsp:val=&quot;00426CF6&quot;/&gt;&lt;wsp:rsid wsp:val=&quot;0042743E&quot;/&gt;&lt;wsp:rsid wsp:val=&quot;00427633&quot;/&gt;&lt;wsp:rsid wsp:val=&quot;00430935&quot;/&gt;&lt;wsp:rsid wsp:val=&quot;00431009&quot;/&gt;&lt;wsp:rsid wsp:val=&quot;004312A1&quot;/&gt;&lt;wsp:rsid wsp:val=&quot;00431DFD&quot;/&gt;&lt;wsp:rsid wsp:val=&quot;00432734&quot;/&gt;&lt;wsp:rsid wsp:val=&quot;00432D09&quot;/&gt;&lt;wsp:rsid wsp:val=&quot;004332D2&quot;/&gt;&lt;wsp:rsid wsp:val=&quot;004335DB&quot;/&gt;&lt;wsp:rsid wsp:val=&quot;004338ED&quot;/&gt;&lt;wsp:rsid wsp:val=&quot;00433CDA&quot;/&gt;&lt;wsp:rsid wsp:val=&quot;004340A4&quot;/&gt;&lt;wsp:rsid wsp:val=&quot;004347D1&quot;/&gt;&lt;wsp:rsid wsp:val=&quot;00435653&quot;/&gt;&lt;wsp:rsid wsp:val=&quot;00435B76&quot;/&gt;&lt;wsp:rsid wsp:val=&quot;00435B8C&quot;/&gt;&lt;wsp:rsid wsp:val=&quot;00437BC4&quot;/&gt;&lt;wsp:rsid wsp:val=&quot;00437C40&quot;/&gt;&lt;wsp:rsid wsp:val=&quot;00437EC1&quot;/&gt;&lt;wsp:rsid wsp:val=&quot;00440966&quot;/&gt;&lt;wsp:rsid wsp:val=&quot;00440F01&quot;/&gt;&lt;wsp:rsid wsp:val=&quot;00441055&quot;/&gt;&lt;wsp:rsid wsp:val=&quot;004410FB&quot;/&gt;&lt;wsp:rsid wsp:val=&quot;0044117B&quot;/&gt;&lt;wsp:rsid wsp:val=&quot;0044207D&quot;/&gt;&lt;wsp:rsid wsp:val=&quot;00442D54&quot;/&gt;&lt;wsp:rsid wsp:val=&quot;004439CD&quot;/&gt;&lt;wsp:rsid wsp:val=&quot;00443CB8&quot;/&gt;&lt;wsp:rsid wsp:val=&quot;0044474F&quot;/&gt;&lt;wsp:rsid wsp:val=&quot;00444A9B&quot;/&gt;&lt;wsp:rsid wsp:val=&quot;00444CA9&quot;/&gt;&lt;wsp:rsid wsp:val=&quot;00445334&quot;/&gt;&lt;wsp:rsid wsp:val=&quot;00445959&quot;/&gt;&lt;wsp:rsid wsp:val=&quot;00445C55&quot;/&gt;&lt;wsp:rsid wsp:val=&quot;00446160&quot;/&gt;&lt;wsp:rsid wsp:val=&quot;00447AB8&quot;/&gt;&lt;wsp:rsid wsp:val=&quot;00447AF2&quot;/&gt;&lt;wsp:rsid wsp:val=&quot;00447B8A&quot;/&gt;&lt;wsp:rsid wsp:val=&quot;004500AC&quot;/&gt;&lt;wsp:rsid wsp:val=&quot;004500C5&quot;/&gt;&lt;wsp:rsid wsp:val=&quot;0045046A&quot;/&gt;&lt;wsp:rsid wsp:val=&quot;004509CB&quot;/&gt;&lt;wsp:rsid wsp:val=&quot;00450BDC&quot;/&gt;&lt;wsp:rsid wsp:val=&quot;00451467&quot;/&gt;&lt;wsp:rsid wsp:val=&quot;00451EAB&quot;/&gt;&lt;wsp:rsid wsp:val=&quot;004523D4&quot;/&gt;&lt;wsp:rsid wsp:val=&quot;00452871&quot;/&gt;&lt;wsp:rsid wsp:val=&quot;00452E11&quot;/&gt;&lt;wsp:rsid wsp:val=&quot;00453E36&quot;/&gt;&lt;wsp:rsid wsp:val=&quot;004541E5&quot;/&gt;&lt;wsp:rsid wsp:val=&quot;0045428D&quot;/&gt;&lt;wsp:rsid wsp:val=&quot;004544D6&quot;/&gt;&lt;wsp:rsid wsp:val=&quot;00454A31&quot;/&gt;&lt;wsp:rsid wsp:val=&quot;004552FD&quot;/&gt;&lt;wsp:rsid wsp:val=&quot;004553B4&quot;/&gt;&lt;wsp:rsid wsp:val=&quot;00456423&quot;/&gt;&lt;wsp:rsid wsp:val=&quot;00456796&quot;/&gt;&lt;wsp:rsid wsp:val=&quot;00457337&quot;/&gt;&lt;wsp:rsid wsp:val=&quot;00457F94&quot;/&gt;&lt;wsp:rsid wsp:val=&quot;004601B1&quot;/&gt;&lt;wsp:rsid wsp:val=&quot;004609D7&quot;/&gt;&lt;wsp:rsid wsp:val=&quot;00460AD2&quot;/&gt;&lt;wsp:rsid wsp:val=&quot;00461AA8&quot;/&gt;&lt;wsp:rsid wsp:val=&quot;00462017&quot;/&gt;&lt;wsp:rsid wsp:val=&quot;00462B2A&quot;/&gt;&lt;wsp:rsid wsp:val=&quot;00462D2D&quot;/&gt;&lt;wsp:rsid wsp:val=&quot;00463334&quot;/&gt;&lt;wsp:rsid wsp:val=&quot;004639D0&quot;/&gt;&lt;wsp:rsid wsp:val=&quot;00463B01&quot;/&gt;&lt;wsp:rsid wsp:val=&quot;00463D71&quot;/&gt;&lt;wsp:rsid wsp:val=&quot;00463E82&quot;/&gt;&lt;wsp:rsid wsp:val=&quot;00464161&quot;/&gt;&lt;wsp:rsid wsp:val=&quot;00464C92&quot;/&gt;&lt;wsp:rsid wsp:val=&quot;004659AC&quot;/&gt;&lt;wsp:rsid wsp:val=&quot;00465D99&quot;/&gt;&lt;wsp:rsid wsp:val=&quot;0046658B&quot;/&gt;&lt;wsp:rsid wsp:val=&quot;004673F2&quot;/&gt;&lt;wsp:rsid wsp:val=&quot;004708F7&quot;/&gt;&lt;wsp:rsid wsp:val=&quot;00470BB7&quot;/&gt;&lt;wsp:rsid wsp:val=&quot;00470C98&quot;/&gt;&lt;wsp:rsid wsp:val=&quot;00471253&quot;/&gt;&lt;wsp:rsid wsp:val=&quot;004720D5&quot;/&gt;&lt;wsp:rsid wsp:val=&quot;00472181&quot;/&gt;&lt;wsp:rsid wsp:val=&quot;00472478&quot;/&gt;&lt;wsp:rsid wsp:val=&quot;0047320D&quot;/&gt;&lt;wsp:rsid wsp:val=&quot;00473B6A&quot;/&gt;&lt;wsp:rsid wsp:val=&quot;0047448A&quot;/&gt;&lt;wsp:rsid wsp:val=&quot;004745FB&quot;/&gt;&lt;wsp:rsid wsp:val=&quot;00474FE5&quot;/&gt;&lt;wsp:rsid wsp:val=&quot;004756A7&quot;/&gt;&lt;wsp:rsid wsp:val=&quot;00475C03&quot;/&gt;&lt;wsp:rsid wsp:val=&quot;00475CAB&quot;/&gt;&lt;wsp:rsid wsp:val=&quot;004766DB&quot;/&gt;&lt;wsp:rsid wsp:val=&quot;00476809&quot;/&gt;&lt;wsp:rsid wsp:val=&quot;00476DD5&quot;/&gt;&lt;wsp:rsid wsp:val=&quot;00476E9B&quot;/&gt;&lt;wsp:rsid wsp:val=&quot;00476FF2&quot;/&gt;&lt;wsp:rsid wsp:val=&quot;00477BE8&quot;/&gt;&lt;wsp:rsid wsp:val=&quot;00480353&quot;/&gt;&lt;wsp:rsid wsp:val=&quot;00480406&quot;/&gt;&lt;wsp:rsid wsp:val=&quot;00481250&quot;/&gt;&lt;wsp:rsid wsp:val=&quot;00481537&quot;/&gt;&lt;wsp:rsid wsp:val=&quot;00482C49&quot;/&gt;&lt;wsp:rsid wsp:val=&quot;00482F82&quot;/&gt;&lt;wsp:rsid wsp:val=&quot;004830B4&quot;/&gt;&lt;wsp:rsid wsp:val=&quot;00484413&quot;/&gt;&lt;wsp:rsid wsp:val=&quot;00484864&quot;/&gt;&lt;wsp:rsid wsp:val=&quot;00484990&quot;/&gt;&lt;wsp:rsid wsp:val=&quot;00484A20&quot;/&gt;&lt;wsp:rsid wsp:val=&quot;00484C72&quot;/&gt;&lt;wsp:rsid wsp:val=&quot;00485264&quot;/&gt;&lt;wsp:rsid wsp:val=&quot;00485280&quot;/&gt;&lt;wsp:rsid wsp:val=&quot;00485858&quot;/&gt;&lt;wsp:rsid wsp:val=&quot;00485C35&quot;/&gt;&lt;wsp:rsid wsp:val=&quot;00486509&quot;/&gt;&lt;wsp:rsid wsp:val=&quot;004866A6&quot;/&gt;&lt;wsp:rsid wsp:val=&quot;00486999&quot;/&gt;&lt;wsp:rsid wsp:val=&quot;004869AD&quot;/&gt;&lt;wsp:rsid wsp:val=&quot;00486EB9&quot;/&gt;&lt;wsp:rsid wsp:val=&quot;00486F83&quot;/&gt;&lt;wsp:rsid wsp:val=&quot;00487B8A&quot;/&gt;&lt;wsp:rsid wsp:val=&quot;004902D0&quot;/&gt;&lt;wsp:rsid wsp:val=&quot;00490348&quot;/&gt;&lt;wsp:rsid wsp:val=&quot;0049043A&quot;/&gt;&lt;wsp:rsid wsp:val=&quot;004905A6&quot;/&gt;&lt;wsp:rsid wsp:val=&quot;00490905&quot;/&gt;&lt;wsp:rsid wsp:val=&quot;00490C29&quot;/&gt;&lt;wsp:rsid wsp:val=&quot;004915DE&quot;/&gt;&lt;wsp:rsid wsp:val=&quot;00491E94&quot;/&gt;&lt;wsp:rsid wsp:val=&quot;00492463&quot;/&gt;&lt;wsp:rsid wsp:val=&quot;00492798&quot;/&gt;&lt;wsp:rsid wsp:val=&quot;00492BAE&quot;/&gt;&lt;wsp:rsid wsp:val=&quot;004936C2&quot;/&gt;&lt;wsp:rsid wsp:val=&quot;00493943&quot;/&gt;&lt;wsp:rsid wsp:val=&quot;00493A37&quot;/&gt;&lt;wsp:rsid wsp:val=&quot;0049412C&quot;/&gt;&lt;wsp:rsid wsp:val=&quot;00494222&quot;/&gt;&lt;wsp:rsid wsp:val=&quot;0049457D&quot;/&gt;&lt;wsp:rsid wsp:val=&quot;00494B75&quot;/&gt;&lt;wsp:rsid wsp:val=&quot;00495F5B&quot;/&gt;&lt;wsp:rsid wsp:val=&quot;0049690D&quot;/&gt;&lt;wsp:rsid wsp:val=&quot;00496B49&quot;/&gt;&lt;wsp:rsid wsp:val=&quot;00496DAA&quot;/&gt;&lt;wsp:rsid wsp:val=&quot;00496FBC&quot;/&gt;&lt;wsp:rsid wsp:val=&quot;0049714C&quot;/&gt;&lt;wsp:rsid wsp:val=&quot;004971A7&quot;/&gt;&lt;wsp:rsid wsp:val=&quot;00497309&quot;/&gt;&lt;wsp:rsid wsp:val=&quot;004975CC&quot;/&gt;&lt;wsp:rsid wsp:val=&quot;00497E11&quot;/&gt;&lt;wsp:rsid wsp:val=&quot;004A01C5&quot;/&gt;&lt;wsp:rsid wsp:val=&quot;004A0459&quot;/&gt;&lt;wsp:rsid wsp:val=&quot;004A0658&quot;/&gt;&lt;wsp:rsid wsp:val=&quot;004A0797&quot;/&gt;&lt;wsp:rsid wsp:val=&quot;004A13BA&quot;/&gt;&lt;wsp:rsid wsp:val=&quot;004A1E20&quot;/&gt;&lt;wsp:rsid wsp:val=&quot;004A232F&quot;/&gt;&lt;wsp:rsid wsp:val=&quot;004A24EF&quot;/&gt;&lt;wsp:rsid wsp:val=&quot;004A3377&quot;/&gt;&lt;wsp:rsid wsp:val=&quot;004A3952&quot;/&gt;&lt;wsp:rsid wsp:val=&quot;004A3B8D&quot;/&gt;&lt;wsp:rsid wsp:val=&quot;004A402E&quot;/&gt;&lt;wsp:rsid wsp:val=&quot;004A589E&quot;/&gt;&lt;wsp:rsid wsp:val=&quot;004A5A59&quot;/&gt;&lt;wsp:rsid wsp:val=&quot;004A5CE4&quot;/&gt;&lt;wsp:rsid wsp:val=&quot;004A5F9C&quot;/&gt;&lt;wsp:rsid wsp:val=&quot;004A6317&quot;/&gt;&lt;wsp:rsid wsp:val=&quot;004A638F&quot;/&gt;&lt;wsp:rsid wsp:val=&quot;004A75DD&quot;/&gt;&lt;wsp:rsid wsp:val=&quot;004A7E34&quot;/&gt;&lt;wsp:rsid wsp:val=&quot;004A7F7C&quot;/&gt;&lt;wsp:rsid wsp:val=&quot;004B098F&quot;/&gt;&lt;wsp:rsid wsp:val=&quot;004B0F4C&quot;/&gt;&lt;wsp:rsid wsp:val=&quot;004B1AC8&quot;/&gt;&lt;wsp:rsid wsp:val=&quot;004B1B52&quot;/&gt;&lt;wsp:rsid wsp:val=&quot;004B20C9&quot;/&gt;&lt;wsp:rsid wsp:val=&quot;004B2468&quot;/&gt;&lt;wsp:rsid wsp:val=&quot;004B27C6&quot;/&gt;&lt;wsp:rsid wsp:val=&quot;004B2956&quot;/&gt;&lt;wsp:rsid wsp:val=&quot;004B2DC7&quot;/&gt;&lt;wsp:rsid wsp:val=&quot;004B3752&quot;/&gt;&lt;wsp:rsid wsp:val=&quot;004B37BC&quot;/&gt;&lt;wsp:rsid wsp:val=&quot;004B3B08&quot;/&gt;&lt;wsp:rsid wsp:val=&quot;004B3C31&quot;/&gt;&lt;wsp:rsid wsp:val=&quot;004B4573&quot;/&gt;&lt;wsp:rsid wsp:val=&quot;004B46A0&quot;/&gt;&lt;wsp:rsid wsp:val=&quot;004B4B1C&quot;/&gt;&lt;wsp:rsid wsp:val=&quot;004B4D43&quot;/&gt;&lt;wsp:rsid wsp:val=&quot;004B529D&quot;/&gt;&lt;wsp:rsid wsp:val=&quot;004B54D1&quot;/&gt;&lt;wsp:rsid wsp:val=&quot;004B5753&quot;/&gt;&lt;wsp:rsid wsp:val=&quot;004B6222&quot;/&gt;&lt;wsp:rsid wsp:val=&quot;004B622A&quot;/&gt;&lt;wsp:rsid wsp:val=&quot;004B6526&quot;/&gt;&lt;wsp:rsid wsp:val=&quot;004B685C&quot;/&gt;&lt;wsp:rsid wsp:val=&quot;004B7001&quot;/&gt;&lt;wsp:rsid wsp:val=&quot;004B75C6&quot;/&gt;&lt;wsp:rsid wsp:val=&quot;004B77CD&quot;/&gt;&lt;wsp:rsid wsp:val=&quot;004B7B6E&quot;/&gt;&lt;wsp:rsid wsp:val=&quot;004B7F02&quot;/&gt;&lt;wsp:rsid wsp:val=&quot;004C0B02&quot;/&gt;&lt;wsp:rsid wsp:val=&quot;004C0F1F&quot;/&gt;&lt;wsp:rsid wsp:val=&quot;004C1484&quot;/&gt;&lt;wsp:rsid wsp:val=&quot;004C1596&quot;/&gt;&lt;wsp:rsid wsp:val=&quot;004C1C85&quot;/&gt;&lt;wsp:rsid wsp:val=&quot;004C2003&quot;/&gt;&lt;wsp:rsid wsp:val=&quot;004C3FF2&quot;/&gt;&lt;wsp:rsid wsp:val=&quot;004C4AE3&quot;/&gt;&lt;wsp:rsid wsp:val=&quot;004C4B54&quot;/&gt;&lt;wsp:rsid wsp:val=&quot;004C511C&quot;/&gt;&lt;wsp:rsid wsp:val=&quot;004C5976&quot;/&gt;&lt;wsp:rsid wsp:val=&quot;004C6418&quot;/&gt;&lt;wsp:rsid wsp:val=&quot;004C72DF&quot;/&gt;&lt;wsp:rsid wsp:val=&quot;004C7AE6&quot;/&gt;&lt;wsp:rsid wsp:val=&quot;004C7E10&quot;/&gt;&lt;wsp:rsid wsp:val=&quot;004D0525&quot;/&gt;&lt;wsp:rsid wsp:val=&quot;004D07E9&quot;/&gt;&lt;wsp:rsid wsp:val=&quot;004D0AC5&quot;/&gt;&lt;wsp:rsid wsp:val=&quot;004D14AE&quot;/&gt;&lt;wsp:rsid wsp:val=&quot;004D17AA&quot;/&gt;&lt;wsp:rsid wsp:val=&quot;004D2377&quot;/&gt;&lt;wsp:rsid wsp:val=&quot;004D2A08&quot;/&gt;&lt;wsp:rsid wsp:val=&quot;004D2E00&quot;/&gt;&lt;wsp:rsid wsp:val=&quot;004D2F61&quot;/&gt;&lt;wsp:rsid wsp:val=&quot;004D30B7&quot;/&gt;&lt;wsp:rsid wsp:val=&quot;004D31B0&quot;/&gt;&lt;wsp:rsid wsp:val=&quot;004D33B4&quot;/&gt;&lt;wsp:rsid wsp:val=&quot;004D3585&quot;/&gt;&lt;wsp:rsid wsp:val=&quot;004D3769&quot;/&gt;&lt;wsp:rsid wsp:val=&quot;004D3B97&quot;/&gt;&lt;wsp:rsid wsp:val=&quot;004D3BBE&quot;/&gt;&lt;wsp:rsid wsp:val=&quot;004D43BF&quot;/&gt;&lt;wsp:rsid wsp:val=&quot;004D43C9&quot;/&gt;&lt;wsp:rsid wsp:val=&quot;004D46F3&quot;/&gt;&lt;wsp:rsid wsp:val=&quot;004D4838&quot;/&gt;&lt;wsp:rsid wsp:val=&quot;004D4A11&quot;/&gt;&lt;wsp:rsid wsp:val=&quot;004D5655&quot;/&gt;&lt;wsp:rsid wsp:val=&quot;004D58D2&quot;/&gt;&lt;wsp:rsid wsp:val=&quot;004D59D7&quot;/&gt;&lt;wsp:rsid wsp:val=&quot;004D5BB9&quot;/&gt;&lt;wsp:rsid wsp:val=&quot;004D60C5&quot;/&gt;&lt;wsp:rsid wsp:val=&quot;004D6877&quot;/&gt;&lt;wsp:rsid wsp:val=&quot;004D6B53&quot;/&gt;&lt;wsp:rsid wsp:val=&quot;004D6F39&quot;/&gt;&lt;wsp:rsid wsp:val=&quot;004D6F98&quot;/&gt;&lt;wsp:rsid wsp:val=&quot;004D7082&quot;/&gt;&lt;wsp:rsid wsp:val=&quot;004D73EE&quot;/&gt;&lt;wsp:rsid wsp:val=&quot;004D7D70&quot;/&gt;&lt;wsp:rsid wsp:val=&quot;004D7E30&quot;/&gt;&lt;wsp:rsid wsp:val=&quot;004E010A&quot;/&gt;&lt;wsp:rsid wsp:val=&quot;004E0CCF&quot;/&gt;&lt;wsp:rsid wsp:val=&quot;004E11D7&quot;/&gt;&lt;wsp:rsid wsp:val=&quot;004E1240&quot;/&gt;&lt;wsp:rsid wsp:val=&quot;004E1ACC&quot;/&gt;&lt;wsp:rsid wsp:val=&quot;004E1D7C&quot;/&gt;&lt;wsp:rsid wsp:val=&quot;004E2066&quot;/&gt;&lt;wsp:rsid wsp:val=&quot;004E28CB&quot;/&gt;&lt;wsp:rsid wsp:val=&quot;004E30C5&quot;/&gt;&lt;wsp:rsid wsp:val=&quot;004E36B4&quot;/&gt;&lt;wsp:rsid wsp:val=&quot;004E41C3&quot;/&gt;&lt;wsp:rsid wsp:val=&quot;004E42E8&quot;/&gt;&lt;wsp:rsid wsp:val=&quot;004E437E&quot;/&gt;&lt;wsp:rsid wsp:val=&quot;004E4609&quot;/&gt;&lt;wsp:rsid wsp:val=&quot;004E46A9&quot;/&gt;&lt;wsp:rsid wsp:val=&quot;004E4B49&quot;/&gt;&lt;wsp:rsid wsp:val=&quot;004E6217&quot;/&gt;&lt;wsp:rsid wsp:val=&quot;004E629C&quot;/&gt;&lt;wsp:rsid wsp:val=&quot;004E6C01&quot;/&gt;&lt;wsp:rsid wsp:val=&quot;004E6D86&quot;/&gt;&lt;wsp:rsid wsp:val=&quot;004E7292&quot;/&gt;&lt;wsp:rsid wsp:val=&quot;004E72F8&quot;/&gt;&lt;wsp:rsid wsp:val=&quot;004E78BC&quot;/&gt;&lt;wsp:rsid wsp:val=&quot;004F0B16&quot;/&gt;&lt;wsp:rsid wsp:val=&quot;004F1174&quot;/&gt;&lt;wsp:rsid wsp:val=&quot;004F132E&quot;/&gt;&lt;wsp:rsid wsp:val=&quot;004F1420&quot;/&gt;&lt;wsp:rsid wsp:val=&quot;004F1595&quot;/&gt;&lt;wsp:rsid wsp:val=&quot;004F2555&quot;/&gt;&lt;wsp:rsid wsp:val=&quot;004F2958&quot;/&gt;&lt;wsp:rsid wsp:val=&quot;004F29A4&quot;/&gt;&lt;wsp:rsid wsp:val=&quot;004F3867&quot;/&gt;&lt;wsp:rsid wsp:val=&quot;004F38EB&quot;/&gt;&lt;wsp:rsid wsp:val=&quot;004F3AB3&quot;/&gt;&lt;wsp:rsid wsp:val=&quot;004F3D5F&quot;/&gt;&lt;wsp:rsid wsp:val=&quot;004F40A0&quot;/&gt;&lt;wsp:rsid wsp:val=&quot;004F4131&quot;/&gt;&lt;wsp:rsid wsp:val=&quot;004F4D2D&quot;/&gt;&lt;wsp:rsid wsp:val=&quot;004F5798&quot;/&gt;&lt;wsp:rsid wsp:val=&quot;004F5B47&quot;/&gt;&lt;wsp:rsid wsp:val=&quot;004F6C74&quot;/&gt;&lt;wsp:rsid wsp:val=&quot;004F6D17&quot;/&gt;&lt;wsp:rsid wsp:val=&quot;004F6E49&quot;/&gt;&lt;wsp:rsid wsp:val=&quot;004F7BD5&quot;/&gt;&lt;wsp:rsid wsp:val=&quot;004F7E17&quot;/&gt;&lt;wsp:rsid wsp:val=&quot;004F7EBC&quot;/&gt;&lt;wsp:rsid wsp:val=&quot;00500223&quot;/&gt;&lt;wsp:rsid wsp:val=&quot;005008E9&quot;/&gt;&lt;wsp:rsid wsp:val=&quot;00500A1D&quot;/&gt;&lt;wsp:rsid wsp:val=&quot;0050350B&quot;/&gt;&lt;wsp:rsid wsp:val=&quot;00503BB3&quot;/&gt;&lt;wsp:rsid wsp:val=&quot;00504778&quot;/&gt;&lt;wsp:rsid wsp:val=&quot;005048BF&quot;/&gt;&lt;wsp:rsid wsp:val=&quot;0050571E&quot;/&gt;&lt;wsp:rsid wsp:val=&quot;00505AFA&quot;/&gt;&lt;wsp:rsid wsp:val=&quot;00505B53&quot;/&gt;&lt;wsp:rsid wsp:val=&quot;00505F2F&quot;/&gt;&lt;wsp:rsid wsp:val=&quot;005062D8&quot;/&gt;&lt;wsp:rsid wsp:val=&quot;005067FF&quot;/&gt;&lt;wsp:rsid wsp:val=&quot;005069C4&quot;/&gt;&lt;wsp:rsid wsp:val=&quot;00506DD7&quot;/&gt;&lt;wsp:rsid wsp:val=&quot;0050781F&quot;/&gt;&lt;wsp:rsid wsp:val=&quot;00507998&quot;/&gt;&lt;wsp:rsid wsp:val=&quot;00507B3C&quot;/&gt;&lt;wsp:rsid wsp:val=&quot;00507E7E&quot;/&gt;&lt;wsp:rsid wsp:val=&quot;0051074B&quot;/&gt;&lt;wsp:rsid wsp:val=&quot;005109BB&quot;/&gt;&lt;wsp:rsid wsp:val=&quot;005118F1&quot;/&gt;&lt;wsp:rsid wsp:val=&quot;005120D5&quot;/&gt;&lt;wsp:rsid wsp:val=&quot;00512388&quot;/&gt;&lt;wsp:rsid wsp:val=&quot;00513381&quot;/&gt;&lt;wsp:rsid wsp:val=&quot;00513E7E&quot;/&gt;&lt;wsp:rsid wsp:val=&quot;005141B0&quot;/&gt;&lt;wsp:rsid wsp:val=&quot;005141E3&quot;/&gt;&lt;wsp:rsid wsp:val=&quot;005144FE&quot;/&gt;&lt;wsp:rsid wsp:val=&quot;00514671&quot;/&gt;&lt;wsp:rsid wsp:val=&quot;00514FB0&quot;/&gt;&lt;wsp:rsid wsp:val=&quot;00515109&quot;/&gt;&lt;wsp:rsid wsp:val=&quot;005158BD&quot;/&gt;&lt;wsp:rsid wsp:val=&quot;00515F08&quot;/&gt;&lt;wsp:rsid wsp:val=&quot;00516297&quot;/&gt;&lt;wsp:rsid wsp:val=&quot;00516443&quot;/&gt;&lt;wsp:rsid wsp:val=&quot;005165CC&quot;/&gt;&lt;wsp:rsid wsp:val=&quot;005168B8&quot;/&gt;&lt;wsp:rsid wsp:val=&quot;00516992&quot;/&gt;&lt;wsp:rsid wsp:val=&quot;00517CF3&quot;/&gt;&lt;wsp:rsid wsp:val=&quot;005203CE&quot;/&gt;&lt;wsp:rsid wsp:val=&quot;00520B05&quot;/&gt;&lt;wsp:rsid wsp:val=&quot;00520EA2&quot;/&gt;&lt;wsp:rsid wsp:val=&quot;005212F9&quot;/&gt;&lt;wsp:rsid wsp:val=&quot;00521539&quot;/&gt;&lt;wsp:rsid wsp:val=&quot;00521841&quot;/&gt;&lt;wsp:rsid wsp:val=&quot;00521A54&quot;/&gt;&lt;wsp:rsid wsp:val=&quot;00523290&quot;/&gt;&lt;wsp:rsid wsp:val=&quot;00523B09&quot;/&gt;&lt;wsp:rsid wsp:val=&quot;0052410C&quot;/&gt;&lt;wsp:rsid wsp:val=&quot;00524512&quot;/&gt;&lt;wsp:rsid wsp:val=&quot;00524AA9&quot;/&gt;&lt;wsp:rsid wsp:val=&quot;00524CE4&quot;/&gt;&lt;wsp:rsid wsp:val=&quot;00525582&quot;/&gt;&lt;wsp:rsid wsp:val=&quot;00525CF7&quot;/&gt;&lt;wsp:rsid wsp:val=&quot;00525F95&quot;/&gt;&lt;wsp:rsid wsp:val=&quot;005260DB&quot;/&gt;&lt;wsp:rsid wsp:val=&quot;00526470&quot;/&gt;&lt;wsp:rsid wsp:val=&quot;005266F8&quot;/&gt;&lt;wsp:rsid wsp:val=&quot;005271A3&quot;/&gt;&lt;wsp:rsid wsp:val=&quot;005276CB&quot;/&gt;&lt;wsp:rsid wsp:val=&quot;00527A05&quot;/&gt;&lt;wsp:rsid wsp:val=&quot;005301A1&quot;/&gt;&lt;wsp:rsid wsp:val=&quot;00530519&quot;/&gt;&lt;wsp:rsid wsp:val=&quot;0053099B&quot;/&gt;&lt;wsp:rsid wsp:val=&quot;0053126C&quot;/&gt;&lt;wsp:rsid wsp:val=&quot;00531A15&quot;/&gt;&lt;wsp:rsid wsp:val=&quot;005321E5&quot;/&gt;&lt;wsp:rsid wsp:val=&quot;00532805&quot;/&gt;&lt;wsp:rsid wsp:val=&quot;00532DE4&quot;/&gt;&lt;wsp:rsid wsp:val=&quot;00532EAA&quot;/&gt;&lt;wsp:rsid wsp:val=&quot;0053309D&quot;/&gt;&lt;wsp:rsid wsp:val=&quot;00533205&quot;/&gt;&lt;wsp:rsid wsp:val=&quot;00533685&quot;/&gt;&lt;wsp:rsid wsp:val=&quot;00533B36&quot;/&gt;&lt;wsp:rsid wsp:val=&quot;00533D59&quot;/&gt;&lt;wsp:rsid wsp:val=&quot;00533FCC&quot;/&gt;&lt;wsp:rsid wsp:val=&quot;005341AC&quot;/&gt;&lt;wsp:rsid wsp:val=&quot;00534509&quot;/&gt;&lt;wsp:rsid wsp:val=&quot;005347EA&quot;/&gt;&lt;wsp:rsid wsp:val=&quot;00534A6D&quot;/&gt;&lt;wsp:rsid wsp:val=&quot;005350A7&quot;/&gt;&lt;wsp:rsid wsp:val=&quot;0053575D&quot;/&gt;&lt;wsp:rsid wsp:val=&quot;00535B2C&quot;/&gt;&lt;wsp:rsid wsp:val=&quot;0053646C&quot;/&gt;&lt;wsp:rsid wsp:val=&quot;0053720E&quot;/&gt;&lt;wsp:rsid wsp:val=&quot;005407BE&quot;/&gt;&lt;wsp:rsid wsp:val=&quot;00540EC2&quot;/&gt;&lt;wsp:rsid wsp:val=&quot;005415CE&quot;/&gt;&lt;wsp:rsid wsp:val=&quot;00541709&quot;/&gt;&lt;wsp:rsid wsp:val=&quot;00542721&quot;/&gt;&lt;wsp:rsid wsp:val=&quot;005436E5&quot;/&gt;&lt;wsp:rsid wsp:val=&quot;005436E7&quot;/&gt;&lt;wsp:rsid wsp:val=&quot;00543A4C&quot;/&gt;&lt;wsp:rsid wsp:val=&quot;00543D43&quot;/&gt;&lt;wsp:rsid wsp:val=&quot;005445CA&quot;/&gt;&lt;wsp:rsid wsp:val=&quot;00545A2A&quot;/&gt;&lt;wsp:rsid wsp:val=&quot;00545BAE&quot;/&gt;&lt;wsp:rsid wsp:val=&quot;00546174&quot;/&gt;&lt;wsp:rsid wsp:val=&quot;00546180&quot;/&gt;&lt;wsp:rsid wsp:val=&quot;005464FA&quot;/&gt;&lt;wsp:rsid wsp:val=&quot;0054694A&quot;/&gt;&lt;wsp:rsid wsp:val=&quot;0054738E&quot;/&gt;&lt;wsp:rsid wsp:val=&quot;0054741E&quot;/&gt;&lt;wsp:rsid wsp:val=&quot;005477E0&quot;/&gt;&lt;wsp:rsid wsp:val=&quot;00547D96&quot;/&gt;&lt;wsp:rsid wsp:val=&quot;00551313&quot;/&gt;&lt;wsp:rsid wsp:val=&quot;00551CA1&quot;/&gt;&lt;wsp:rsid wsp:val=&quot;00551D2E&quot;/&gt;&lt;wsp:rsid wsp:val=&quot;005520D7&quot;/&gt;&lt;wsp:rsid wsp:val=&quot;005524BC&quot;/&gt;&lt;wsp:rsid wsp:val=&quot;00552502&quot;/&gt;&lt;wsp:rsid wsp:val=&quot;00552FD7&quot;/&gt;&lt;wsp:rsid wsp:val=&quot;0055317B&quot;/&gt;&lt;wsp:rsid wsp:val=&quot;005536D9&quot;/&gt;&lt;wsp:rsid wsp:val=&quot;0055409A&quot;/&gt;&lt;wsp:rsid wsp:val=&quot;005547FC&quot;/&gt;&lt;wsp:rsid wsp:val=&quot;00554CBF&quot;/&gt;&lt;wsp:rsid wsp:val=&quot;00555967&quot;/&gt;&lt;wsp:rsid wsp:val=&quot;00555AEF&quot;/&gt;&lt;wsp:rsid wsp:val=&quot;00556AD2&quot;/&gt;&lt;wsp:rsid wsp:val=&quot;00556F90&quot;/&gt;&lt;wsp:rsid wsp:val=&quot;00557664&quot;/&gt;&lt;wsp:rsid wsp:val=&quot;005577CD&quot;/&gt;&lt;wsp:rsid wsp:val=&quot;00557F17&quot;/&gt;&lt;wsp:rsid wsp:val=&quot;00560141&quot;/&gt;&lt;wsp:rsid wsp:val=&quot;00560168&quot;/&gt;&lt;wsp:rsid wsp:val=&quot;00560403&quot;/&gt;&lt;wsp:rsid wsp:val=&quot;00560434&quot;/&gt;&lt;wsp:rsid wsp:val=&quot;00560493&quot;/&gt;&lt;wsp:rsid wsp:val=&quot;005608FD&quot;/&gt;&lt;wsp:rsid wsp:val=&quot;00560A9B&quot;/&gt;&lt;wsp:rsid wsp:val=&quot;00560AFE&quot;/&gt;&lt;wsp:rsid wsp:val=&quot;00560B0D&quot;/&gt;&lt;wsp:rsid wsp:val=&quot;00560E85&quot;/&gt;&lt;wsp:rsid wsp:val=&quot;005610AD&quot;/&gt;&lt;wsp:rsid wsp:val=&quot;00561B3B&quot;/&gt;&lt;wsp:rsid wsp:val=&quot;00561B86&quot;/&gt;&lt;wsp:rsid wsp:val=&quot;00562147&quot;/&gt;&lt;wsp:rsid wsp:val=&quot;005621A3&quot;/&gt;&lt;wsp:rsid wsp:val=&quot;00562289&quot;/&gt;&lt;wsp:rsid wsp:val=&quot;00562430&quot;/&gt;&lt;wsp:rsid wsp:val=&quot;005625D9&quot;/&gt;&lt;wsp:rsid wsp:val=&quot;005629E3&quot;/&gt;&lt;wsp:rsid wsp:val=&quot;00562BD5&quot;/&gt;&lt;wsp:rsid wsp:val=&quot;00562DA2&quot;/&gt;&lt;wsp:rsid wsp:val=&quot;00562EB0&quot;/&gt;&lt;wsp:rsid wsp:val=&quot;00563585&quot;/&gt;&lt;wsp:rsid wsp:val=&quot;00563674&quot;/&gt;&lt;wsp:rsid wsp:val=&quot;00564075&quot;/&gt;&lt;wsp:rsid wsp:val=&quot;005640FE&quot;/&gt;&lt;wsp:rsid wsp:val=&quot;005642CD&quot;/&gt;&lt;wsp:rsid wsp:val=&quot;005649D0&quot;/&gt;&lt;wsp:rsid wsp:val=&quot;00564D31&quot;/&gt;&lt;wsp:rsid wsp:val=&quot;00566146&quot;/&gt;&lt;wsp:rsid wsp:val=&quot;00566303&quot;/&gt;&lt;wsp:rsid wsp:val=&quot;00566A51&quot;/&gt;&lt;wsp:rsid wsp:val=&quot;005671A2&quot;/&gt;&lt;wsp:rsid wsp:val=&quot;005671A5&quot;/&gt;&lt;wsp:rsid wsp:val=&quot;0056763F&quot;/&gt;&lt;wsp:rsid wsp:val=&quot;00567CD3&quot;/&gt;&lt;wsp:rsid wsp:val=&quot;00567ECD&quot;/&gt;&lt;wsp:rsid wsp:val=&quot;005701BF&quot;/&gt;&lt;wsp:rsid wsp:val=&quot;005701E7&quot;/&gt;&lt;wsp:rsid wsp:val=&quot;00570432&quot;/&gt;&lt;wsp:rsid wsp:val=&quot;00570A34&quot;/&gt;&lt;wsp:rsid wsp:val=&quot;00570C4C&quot;/&gt;&lt;wsp:rsid wsp:val=&quot;0057110D&quot;/&gt;&lt;wsp:rsid wsp:val=&quot;00571120&quot;/&gt;&lt;wsp:rsid wsp:val=&quot;00572094&quot;/&gt;&lt;wsp:rsid wsp:val=&quot;0057246E&quot;/&gt;&lt;wsp:rsid wsp:val=&quot;00572861&quot;/&gt;&lt;wsp:rsid wsp:val=&quot;005728DB&quot;/&gt;&lt;wsp:rsid wsp:val=&quot;0057307F&quot;/&gt;&lt;wsp:rsid wsp:val=&quot;005736C7&quot;/&gt;&lt;wsp:rsid wsp:val=&quot;00573A68&quot;/&gt;&lt;wsp:rsid wsp:val=&quot;00573B9F&quot;/&gt;&lt;wsp:rsid wsp:val=&quot;00574433&quot;/&gt;&lt;wsp:rsid wsp:val=&quot;0057452A&quot;/&gt;&lt;wsp:rsid wsp:val=&quot;00574953&quot;/&gt;&lt;wsp:rsid wsp:val=&quot;00575389&quot;/&gt;&lt;wsp:rsid wsp:val=&quot;00575E08&quot;/&gt;&lt;wsp:rsid wsp:val=&quot;0057649A&quot;/&gt;&lt;wsp:rsid wsp:val=&quot;005767DC&quot;/&gt;&lt;wsp:rsid wsp:val=&quot;00576B0F&quot;/&gt;&lt;wsp:rsid wsp:val=&quot;00577248&quot;/&gt;&lt;wsp:rsid wsp:val=&quot;00580457&quot;/&gt;&lt;wsp:rsid wsp:val=&quot;00580EF4&quot;/&gt;&lt;wsp:rsid wsp:val=&quot;0058107C&quot;/&gt;&lt;wsp:rsid wsp:val=&quot;00581B2C&quot;/&gt;&lt;wsp:rsid wsp:val=&quot;00581CB7&quot;/&gt;&lt;wsp:rsid wsp:val=&quot;005826C6&quot;/&gt;&lt;wsp:rsid wsp:val=&quot;0058288F&quot;/&gt;&lt;wsp:rsid wsp:val=&quot;00582A73&quot;/&gt;&lt;wsp:rsid wsp:val=&quot;00582BBC&quot;/&gt;&lt;wsp:rsid wsp:val=&quot;00582FE7&quot;/&gt;&lt;wsp:rsid wsp:val=&quot;005833C4&quot;/&gt;&lt;wsp:rsid wsp:val=&quot;005838E4&quot;/&gt;&lt;wsp:rsid wsp:val=&quot;005839AE&quot;/&gt;&lt;wsp:rsid wsp:val=&quot;0058403A&quot;/&gt;&lt;wsp:rsid wsp:val=&quot;0058408C&quot;/&gt;&lt;wsp:rsid wsp:val=&quot;00584247&quot;/&gt;&lt;wsp:rsid wsp:val=&quot;00584514&quot;/&gt;&lt;wsp:rsid wsp:val=&quot;00584F57&quot;/&gt;&lt;wsp:rsid wsp:val=&quot;00585E18&quot;/&gt;&lt;wsp:rsid wsp:val=&quot;00586610&quot;/&gt;&lt;wsp:rsid wsp:val=&quot;0058669B&quot;/&gt;&lt;wsp:rsid wsp:val=&quot;00586747&quot;/&gt;&lt;wsp:rsid wsp:val=&quot;00586CF5&quot;/&gt;&lt;wsp:rsid wsp:val=&quot;00587054&quot;/&gt;&lt;wsp:rsid wsp:val=&quot;00587BAB&quot;/&gt;&lt;wsp:rsid wsp:val=&quot;00587CEE&quot;/&gt;&lt;wsp:rsid wsp:val=&quot;00587F26&quot;/&gt;&lt;wsp:rsid wsp:val=&quot;00590124&quot;/&gt;&lt;wsp:rsid wsp:val=&quot;00591008&quot;/&gt;&lt;wsp:rsid wsp:val=&quot;005915DF&quot;/&gt;&lt;wsp:rsid wsp:val=&quot;00591977&quot;/&gt;&lt;wsp:rsid wsp:val=&quot;00591C4B&quot;/&gt;&lt;wsp:rsid wsp:val=&quot;0059221E&quot;/&gt;&lt;wsp:rsid wsp:val=&quot;0059257A&quot;/&gt;&lt;wsp:rsid wsp:val=&quot;005926B2&quot;/&gt;&lt;wsp:rsid wsp:val=&quot;005928C3&quot;/&gt;&lt;wsp:rsid wsp:val=&quot;00593384&quot;/&gt;&lt;wsp:rsid wsp:val=&quot;0059340C&quot;/&gt;&lt;wsp:rsid wsp:val=&quot;005945EB&quot;/&gt;&lt;wsp:rsid wsp:val=&quot;005948A0&quot;/&gt;&lt;wsp:rsid wsp:val=&quot;00595561&quot;/&gt;&lt;wsp:rsid wsp:val=&quot;0059579E&quot;/&gt;&lt;wsp:rsid wsp:val=&quot;0059609E&quot;/&gt;&lt;wsp:rsid wsp:val=&quot;0059638B&quot;/&gt;&lt;wsp:rsid wsp:val=&quot;005968BD&quot;/&gt;&lt;wsp:rsid wsp:val=&quot;00596F4D&quot;/&gt;&lt;wsp:rsid wsp:val=&quot;0059713F&quot;/&gt;&lt;wsp:rsid wsp:val=&quot;0059740E&quot;/&gt;&lt;wsp:rsid wsp:val=&quot;0059769E&quot;/&gt;&lt;wsp:rsid wsp:val=&quot;0059794A&quot;/&gt;&lt;wsp:rsid wsp:val=&quot;00597E74&quot;/&gt;&lt;wsp:rsid wsp:val=&quot;00597F2E&quot;/&gt;&lt;wsp:rsid wsp:val=&quot;00597FAA&quot;/&gt;&lt;wsp:rsid wsp:val=&quot;005A0304&quot;/&gt;&lt;wsp:rsid wsp:val=&quot;005A0542&quot;/&gt;&lt;wsp:rsid wsp:val=&quot;005A0684&quot;/&gt;&lt;wsp:rsid wsp:val=&quot;005A07D2&quot;/&gt;&lt;wsp:rsid wsp:val=&quot;005A0F21&quot;/&gt;&lt;wsp:rsid wsp:val=&quot;005A0F40&quot;/&gt;&lt;wsp:rsid wsp:val=&quot;005A1037&quot;/&gt;&lt;wsp:rsid wsp:val=&quot;005A11AB&quot;/&gt;&lt;wsp:rsid wsp:val=&quot;005A1630&quot;/&gt;&lt;wsp:rsid wsp:val=&quot;005A189B&quot;/&gt;&lt;wsp:rsid wsp:val=&quot;005A279D&quot;/&gt;&lt;wsp:rsid wsp:val=&quot;005A2DD0&quot;/&gt;&lt;wsp:rsid wsp:val=&quot;005A2EF8&quot;/&gt;&lt;wsp:rsid wsp:val=&quot;005A3592&quot;/&gt;&lt;wsp:rsid wsp:val=&quot;005A3909&quot;/&gt;&lt;wsp:rsid wsp:val=&quot;005A46E9&quot;/&gt;&lt;wsp:rsid wsp:val=&quot;005A49C6&quot;/&gt;&lt;wsp:rsid wsp:val=&quot;005A5500&quot;/&gt;&lt;wsp:rsid wsp:val=&quot;005A5D1A&quot;/&gt;&lt;wsp:rsid wsp:val=&quot;005A66DE&quot;/&gt;&lt;wsp:rsid wsp:val=&quot;005A6A0B&quot;/&gt;&lt;wsp:rsid wsp:val=&quot;005A6E99&quot;/&gt;&lt;wsp:rsid wsp:val=&quot;005A72BD&quot;/&gt;&lt;wsp:rsid wsp:val=&quot;005A740B&quot;/&gt;&lt;wsp:rsid wsp:val=&quot;005B03DB&quot;/&gt;&lt;wsp:rsid wsp:val=&quot;005B07E1&quot;/&gt;&lt;wsp:rsid wsp:val=&quot;005B0D16&quot;/&gt;&lt;wsp:rsid wsp:val=&quot;005B0D4E&quot;/&gt;&lt;wsp:rsid wsp:val=&quot;005B0FD1&quot;/&gt;&lt;wsp:rsid wsp:val=&quot;005B16E2&quot;/&gt;&lt;wsp:rsid wsp:val=&quot;005B16F2&quot;/&gt;&lt;wsp:rsid wsp:val=&quot;005B191A&quot;/&gt;&lt;wsp:rsid wsp:val=&quot;005B24CD&quot;/&gt;&lt;wsp:rsid wsp:val=&quot;005B2630&quot;/&gt;&lt;wsp:rsid wsp:val=&quot;005B265E&quot;/&gt;&lt;wsp:rsid wsp:val=&quot;005B2826&quot;/&gt;&lt;wsp:rsid wsp:val=&quot;005B3A1E&quot;/&gt;&lt;wsp:rsid wsp:val=&quot;005B482E&quot;/&gt;&lt;wsp:rsid wsp:val=&quot;005B4A28&quot;/&gt;&lt;wsp:rsid wsp:val=&quot;005B4D58&quot;/&gt;&lt;wsp:rsid wsp:val=&quot;005B537E&quot;/&gt;&lt;wsp:rsid wsp:val=&quot;005B558C&quot;/&gt;&lt;wsp:rsid wsp:val=&quot;005B5906&quot;/&gt;&lt;wsp:rsid wsp:val=&quot;005B5F08&quot;/&gt;&lt;wsp:rsid wsp:val=&quot;005B6347&quot;/&gt;&lt;wsp:rsid wsp:val=&quot;005B7140&quot;/&gt;&lt;wsp:rsid wsp:val=&quot;005B728F&quot;/&gt;&lt;wsp:rsid wsp:val=&quot;005B79C8&quot;/&gt;&lt;wsp:rsid wsp:val=&quot;005B7B72&quot;/&gt;&lt;wsp:rsid wsp:val=&quot;005C05F5&quot;/&gt;&lt;wsp:rsid wsp:val=&quot;005C08AB&quot;/&gt;&lt;wsp:rsid wsp:val=&quot;005C0A5E&quot;/&gt;&lt;wsp:rsid wsp:val=&quot;005C0C7E&quot;/&gt;&lt;wsp:rsid wsp:val=&quot;005C0D66&quot;/&gt;&lt;wsp:rsid wsp:val=&quot;005C1194&quot;/&gt;&lt;wsp:rsid wsp:val=&quot;005C11A1&quot;/&gt;&lt;wsp:rsid wsp:val=&quot;005C1361&quot;/&gt;&lt;wsp:rsid wsp:val=&quot;005C15D3&quot;/&gt;&lt;wsp:rsid wsp:val=&quot;005C180A&quot;/&gt;&lt;wsp:rsid wsp:val=&quot;005C2C3A&quot;/&gt;&lt;wsp:rsid wsp:val=&quot;005C351F&quot;/&gt;&lt;wsp:rsid wsp:val=&quot;005C38CB&quot;/&gt;&lt;wsp:rsid wsp:val=&quot;005C3D8E&quot;/&gt;&lt;wsp:rsid wsp:val=&quot;005C40A7&quot;/&gt;&lt;wsp:rsid wsp:val=&quot;005C47BB&quot;/&gt;&lt;wsp:rsid wsp:val=&quot;005C4F1F&quot;/&gt;&lt;wsp:rsid wsp:val=&quot;005C52E3&quot;/&gt;&lt;wsp:rsid wsp:val=&quot;005C54B2&quot;/&gt;&lt;wsp:rsid wsp:val=&quot;005C5A3E&quot;/&gt;&lt;wsp:rsid wsp:val=&quot;005C6503&quot;/&gt;&lt;wsp:rsid wsp:val=&quot;005C693D&quot;/&gt;&lt;wsp:rsid wsp:val=&quot;005D0321&quot;/&gt;&lt;wsp:rsid wsp:val=&quot;005D03F4&quot;/&gt;&lt;wsp:rsid wsp:val=&quot;005D051E&quot;/&gt;&lt;wsp:rsid wsp:val=&quot;005D0757&quot;/&gt;&lt;wsp:rsid wsp:val=&quot;005D0E23&quot;/&gt;&lt;wsp:rsid wsp:val=&quot;005D1530&quot;/&gt;&lt;wsp:rsid wsp:val=&quot;005D1789&quot;/&gt;&lt;wsp:rsid wsp:val=&quot;005D1BD4&quot;/&gt;&lt;wsp:rsid wsp:val=&quot;005D1BDA&quot;/&gt;&lt;wsp:rsid wsp:val=&quot;005D1D52&quot;/&gt;&lt;wsp:rsid wsp:val=&quot;005D2208&quot;/&gt;&lt;wsp:rsid wsp:val=&quot;005D2A85&quot;/&gt;&lt;wsp:rsid wsp:val=&quot;005D2EF9&quot;/&gt;&lt;wsp:rsid wsp:val=&quot;005D318D&quot;/&gt;&lt;wsp:rsid wsp:val=&quot;005D33A7&quot;/&gt;&lt;wsp:rsid wsp:val=&quot;005D341D&quot;/&gt;&lt;wsp:rsid wsp:val=&quot;005D3879&quot;/&gt;&lt;wsp:rsid wsp:val=&quot;005D401D&quot;/&gt;&lt;wsp:rsid wsp:val=&quot;005D4C0E&quot;/&gt;&lt;wsp:rsid wsp:val=&quot;005D5628&quot;/&gt;&lt;wsp:rsid wsp:val=&quot;005D597F&quot;/&gt;&lt;wsp:rsid wsp:val=&quot;005D5C74&quot;/&gt;&lt;wsp:rsid wsp:val=&quot;005D6224&quot;/&gt;&lt;wsp:rsid wsp:val=&quot;005D69AB&quot;/&gt;&lt;wsp:rsid wsp:val=&quot;005D6B59&quot;/&gt;&lt;wsp:rsid wsp:val=&quot;005D6E15&quot;/&gt;&lt;wsp:rsid wsp:val=&quot;005D7476&quot;/&gt;&lt;wsp:rsid wsp:val=&quot;005E0BD3&quot;/&gt;&lt;wsp:rsid wsp:val=&quot;005E162A&quot;/&gt;&lt;wsp:rsid wsp:val=&quot;005E1716&quot;/&gt;&lt;wsp:rsid wsp:val=&quot;005E1743&quot;/&gt;&lt;wsp:rsid wsp:val=&quot;005E1827&quot;/&gt;&lt;wsp:rsid wsp:val=&quot;005E19CB&quot;/&gt;&lt;wsp:rsid wsp:val=&quot;005E1DB3&quot;/&gt;&lt;wsp:rsid wsp:val=&quot;005E2210&quot;/&gt;&lt;wsp:rsid wsp:val=&quot;005E2B0B&quot;/&gt;&lt;wsp:rsid wsp:val=&quot;005E387C&quot;/&gt;&lt;wsp:rsid wsp:val=&quot;005E3A21&quot;/&gt;&lt;wsp:rsid wsp:val=&quot;005E4466&quot;/&gt;&lt;wsp:rsid wsp:val=&quot;005E460A&quot;/&gt;&lt;wsp:rsid wsp:val=&quot;005E4B10&quot;/&gt;&lt;wsp:rsid wsp:val=&quot;005E4D14&quot;/&gt;&lt;wsp:rsid wsp:val=&quot;005E52D1&quot;/&gt;&lt;wsp:rsid wsp:val=&quot;005E557B&quot;/&gt;&lt;wsp:rsid wsp:val=&quot;005E576B&quot;/&gt;&lt;wsp:rsid wsp:val=&quot;005E5815&quot;/&gt;&lt;wsp:rsid wsp:val=&quot;005E5C47&quot;/&gt;&lt;wsp:rsid wsp:val=&quot;005E6138&quot;/&gt;&lt;wsp:rsid wsp:val=&quot;005E61DE&quot;/&gt;&lt;wsp:rsid wsp:val=&quot;005E6D0C&quot;/&gt;&lt;wsp:rsid wsp:val=&quot;005E6E73&quot;/&gt;&lt;wsp:rsid wsp:val=&quot;005E7040&quot;/&gt;&lt;wsp:rsid wsp:val=&quot;005E70BE&quot;/&gt;&lt;wsp:rsid wsp:val=&quot;005E7768&quot;/&gt;&lt;wsp:rsid wsp:val=&quot;005E788F&quot;/&gt;&lt;wsp:rsid wsp:val=&quot;005E7AB1&quot;/&gt;&lt;wsp:rsid wsp:val=&quot;005E7DB0&quot;/&gt;&lt;wsp:rsid wsp:val=&quot;005F03EB&quot;/&gt;&lt;wsp:rsid wsp:val=&quot;005F051D&quot;/&gt;&lt;wsp:rsid wsp:val=&quot;005F0C46&quot;/&gt;&lt;wsp:rsid wsp:val=&quot;005F1627&quot;/&gt;&lt;wsp:rsid wsp:val=&quot;005F276D&quot;/&gt;&lt;wsp:rsid wsp:val=&quot;005F28D2&quot;/&gt;&lt;wsp:rsid wsp:val=&quot;005F2924&quot;/&gt;&lt;wsp:rsid wsp:val=&quot;005F318F&quot;/&gt;&lt;wsp:rsid wsp:val=&quot;005F3196&quot;/&gt;&lt;wsp:rsid wsp:val=&quot;005F3197&quot;/&gt;&lt;wsp:rsid wsp:val=&quot;005F3208&quot;/&gt;&lt;wsp:rsid wsp:val=&quot;005F32A6&quot;/&gt;&lt;wsp:rsid wsp:val=&quot;005F339C&quot;/&gt;&lt;wsp:rsid wsp:val=&quot;005F33D7&quot;/&gt;&lt;wsp:rsid wsp:val=&quot;005F35A7&quot;/&gt;&lt;wsp:rsid wsp:val=&quot;005F36ED&quot;/&gt;&lt;wsp:rsid wsp:val=&quot;005F46D8&quot;/&gt;&lt;wsp:rsid wsp:val=&quot;005F5AB3&quot;/&gt;&lt;wsp:rsid wsp:val=&quot;005F5AEA&quot;/&gt;&lt;wsp:rsid wsp:val=&quot;005F68E9&quot;/&gt;&lt;wsp:rsid wsp:val=&quot;005F6A25&quot;/&gt;&lt;wsp:rsid wsp:val=&quot;005F73AA&quot;/&gt;&lt;wsp:rsid wsp:val=&quot;00600616&quot;/&gt;&lt;wsp:rsid wsp:val=&quot;00600A82&quot;/&gt;&lt;wsp:rsid wsp:val=&quot;006013BF&quot;/&gt;&lt;wsp:rsid wsp:val=&quot;00601449&quot;/&gt;&lt;wsp:rsid wsp:val=&quot;0060165A&quot;/&gt;&lt;wsp:rsid wsp:val=&quot;006017FD&quot;/&gt;&lt;wsp:rsid wsp:val=&quot;00601873&quot;/&gt;&lt;wsp:rsid wsp:val=&quot;00602054&quot;/&gt;&lt;wsp:rsid wsp:val=&quot;0060357A&quot;/&gt;&lt;wsp:rsid wsp:val=&quot;00604022&quot;/&gt;&lt;wsp:rsid wsp:val=&quot;0060402D&quot;/&gt;&lt;wsp:rsid wsp:val=&quot;0060474A&quot;/&gt;&lt;wsp:rsid wsp:val=&quot;00604AD3&quot;/&gt;&lt;wsp:rsid wsp:val=&quot;00605A1C&quot;/&gt;&lt;wsp:rsid wsp:val=&quot;00606127&quot;/&gt;&lt;wsp:rsid wsp:val=&quot;006068BC&quot;/&gt;&lt;wsp:rsid wsp:val=&quot;00606A5C&quot;/&gt;&lt;wsp:rsid wsp:val=&quot;0060767F&quot;/&gt;&lt;wsp:rsid wsp:val=&quot;00607AD0&quot;/&gt;&lt;wsp:rsid wsp:val=&quot;00610665&quot;/&gt;&lt;wsp:rsid wsp:val=&quot;00610ABE&quot;/&gt;&lt;wsp:rsid wsp:val=&quot;00610F20&quot;/&gt;&lt;wsp:rsid wsp:val=&quot;0061132E&quot;/&gt;&lt;wsp:rsid wsp:val=&quot;006115E0&quot;/&gt;&lt;wsp:rsid wsp:val=&quot;0061201D&quot;/&gt;&lt;wsp:rsid wsp:val=&quot;006126E1&quot;/&gt;&lt;wsp:rsid wsp:val=&quot;006129E8&quot;/&gt;&lt;wsp:rsid wsp:val=&quot;00612EBC&quot;/&gt;&lt;wsp:rsid wsp:val=&quot;0061377B&quot;/&gt;&lt;wsp:rsid wsp:val=&quot;00613A36&quot;/&gt;&lt;wsp:rsid wsp:val=&quot;00614167&quot;/&gt;&lt;wsp:rsid wsp:val=&quot;006146A9&quot;/&gt;&lt;wsp:rsid wsp:val=&quot;006148AE&quot;/&gt;&lt;wsp:rsid wsp:val=&quot;00614AF8&quot;/&gt;&lt;wsp:rsid wsp:val=&quot;00614B5C&quot;/&gt;&lt;wsp:rsid wsp:val=&quot;00615E19&quot;/&gt;&lt;wsp:rsid wsp:val=&quot;00616038&quot;/&gt;&lt;wsp:rsid wsp:val=&quot;00616CAA&quot;/&gt;&lt;wsp:rsid wsp:val=&quot;00616F33&quot;/&gt;&lt;wsp:rsid wsp:val=&quot;00617364&quot;/&gt;&lt;wsp:rsid wsp:val=&quot;00617804&quot;/&gt;&lt;wsp:rsid wsp:val=&quot;00617866&quot;/&gt;&lt;wsp:rsid wsp:val=&quot;00620461&quot;/&gt;&lt;wsp:rsid wsp:val=&quot;00620F8A&quot;/&gt;&lt;wsp:rsid wsp:val=&quot;006211BF&quot;/&gt;&lt;wsp:rsid wsp:val=&quot;006212D7&quot;/&gt;&lt;wsp:rsid wsp:val=&quot;00621BD3&quot;/&gt;&lt;wsp:rsid wsp:val=&quot;00621C6C&quot;/&gt;&lt;wsp:rsid wsp:val=&quot;00622390&quot;/&gt;&lt;wsp:rsid wsp:val=&quot;00622520&quot;/&gt;&lt;wsp:rsid wsp:val=&quot;00622BD5&quot;/&gt;&lt;wsp:rsid wsp:val=&quot;00623129&quot;/&gt;&lt;wsp:rsid wsp:val=&quot;006231B1&quot;/&gt;&lt;wsp:rsid wsp:val=&quot;0062320C&quot;/&gt;&lt;wsp:rsid wsp:val=&quot;00623B5D&quot;/&gt;&lt;wsp:rsid wsp:val=&quot;0062476B&quot;/&gt;&lt;wsp:rsid wsp:val=&quot;00624C1C&quot;/&gt;&lt;wsp:rsid wsp:val=&quot;0062572C&quot;/&gt;&lt;wsp:rsid wsp:val=&quot;00625932&quot;/&gt;&lt;wsp:rsid wsp:val=&quot;00625AA1&quot;/&gt;&lt;wsp:rsid wsp:val=&quot;00625DAB&quot;/&gt;&lt;wsp:rsid wsp:val=&quot;00625E7F&quot;/&gt;&lt;wsp:rsid wsp:val=&quot;00626D8B&quot;/&gt;&lt;wsp:rsid wsp:val=&quot;00627452&quot;/&gt;&lt;wsp:rsid wsp:val=&quot;0063109C&quot;/&gt;&lt;wsp:rsid wsp:val=&quot;006314E7&quot;/&gt;&lt;wsp:rsid wsp:val=&quot;00631636&quot;/&gt;&lt;wsp:rsid wsp:val=&quot;006319F6&quot;/&gt;&lt;wsp:rsid wsp:val=&quot;006320D0&quot;/&gt;&lt;wsp:rsid wsp:val=&quot;006321C5&quot;/&gt;&lt;wsp:rsid wsp:val=&quot;00632509&quot;/&gt;&lt;wsp:rsid wsp:val=&quot;00632E96&quot;/&gt;&lt;wsp:rsid wsp:val=&quot;00633064&quot;/&gt;&lt;wsp:rsid wsp:val=&quot;00633631&quot;/&gt;&lt;wsp:rsid wsp:val=&quot;00634076&quot;/&gt;&lt;wsp:rsid wsp:val=&quot;00634393&quot;/&gt;&lt;wsp:rsid wsp:val=&quot;00635997&quot;/&gt;&lt;wsp:rsid wsp:val=&quot;006360DE&quot;/&gt;&lt;wsp:rsid wsp:val=&quot;006366D1&quot;/&gt;&lt;wsp:rsid wsp:val=&quot;00637A6A&quot;/&gt;&lt;wsp:rsid wsp:val=&quot;00641646&quot;/&gt;&lt;wsp:rsid wsp:val=&quot;006418FF&quot;/&gt;&lt;wsp:rsid wsp:val=&quot;00641EC1&quot;/&gt;&lt;wsp:rsid wsp:val=&quot;00642BA6&quot;/&gt;&lt;wsp:rsid wsp:val=&quot;00643D09&quot;/&gt;&lt;wsp:rsid wsp:val=&quot;0064427A&quot;/&gt;&lt;wsp:rsid wsp:val=&quot;006443D3&quot;/&gt;&lt;wsp:rsid wsp:val=&quot;0064460F&quot;/&gt;&lt;wsp:rsid wsp:val=&quot;006449BB&quot;/&gt;&lt;wsp:rsid wsp:val=&quot;00644CC0&quot;/&gt;&lt;wsp:rsid wsp:val=&quot;00644FC1&quot;/&gt;&lt;wsp:rsid wsp:val=&quot;00645111&quot;/&gt;&lt;wsp:rsid wsp:val=&quot;00645344&quot;/&gt;&lt;wsp:rsid wsp:val=&quot;006453F8&quot;/&gt;&lt;wsp:rsid wsp:val=&quot;006465F2&quot;/&gt;&lt;wsp:rsid wsp:val=&quot;0064678F&quot;/&gt;&lt;wsp:rsid wsp:val=&quot;00646F0E&quot;/&gt;&lt;wsp:rsid wsp:val=&quot;00647512&quot;/&gt;&lt;wsp:rsid wsp:val=&quot;00647A95&quot;/&gt;&lt;wsp:rsid wsp:val=&quot;00647BAA&quot;/&gt;&lt;wsp:rsid wsp:val=&quot;006503DB&quot;/&gt;&lt;wsp:rsid wsp:val=&quot;00650408&quot;/&gt;&lt;wsp:rsid wsp:val=&quot;00651683&quot;/&gt;&lt;wsp:rsid wsp:val=&quot;00651C57&quot;/&gt;&lt;wsp:rsid wsp:val=&quot;0065233D&quot;/&gt;&lt;wsp:rsid wsp:val=&quot;00652378&quot;/&gt;&lt;wsp:rsid wsp:val=&quot;00652416&quot;/&gt;&lt;wsp:rsid wsp:val=&quot;00652933&quot;/&gt;&lt;wsp:rsid wsp:val=&quot;00653443&quot;/&gt;&lt;wsp:rsid wsp:val=&quot;00653861&quot;/&gt;&lt;wsp:rsid wsp:val=&quot;00653E46&quot;/&gt;&lt;wsp:rsid wsp:val=&quot;0065439C&quot;/&gt;&lt;wsp:rsid wsp:val=&quot;00655592&quot;/&gt;&lt;wsp:rsid wsp:val=&quot;00655B6E&quot;/&gt;&lt;wsp:rsid wsp:val=&quot;0065606D&quot;/&gt;&lt;wsp:rsid wsp:val=&quot;00656CE9&quot;/&gt;&lt;wsp:rsid wsp:val=&quot;006572E9&quot;/&gt;&lt;wsp:rsid wsp:val=&quot;00657534&quot;/&gt;&lt;wsp:rsid wsp:val=&quot;0066006C&quot;/&gt;&lt;wsp:rsid wsp:val=&quot;0066006F&quot;/&gt;&lt;wsp:rsid wsp:val=&quot;006614F9&quot;/&gt;&lt;wsp:rsid wsp:val=&quot;00661E93&quot;/&gt;&lt;wsp:rsid wsp:val=&quot;00663758&quot;/&gt;&lt;wsp:rsid wsp:val=&quot;00663B65&quot;/&gt;&lt;wsp:rsid wsp:val=&quot;00663E49&quot;/&gt;&lt;wsp:rsid wsp:val=&quot;006641FF&quot;/&gt;&lt;wsp:rsid wsp:val=&quot;006647B6&quot;/&gt;&lt;wsp:rsid wsp:val=&quot;0066494B&quot;/&gt;&lt;wsp:rsid wsp:val=&quot;00664963&quot;/&gt;&lt;wsp:rsid wsp:val=&quot;00665265&quot;/&gt;&lt;wsp:rsid wsp:val=&quot;006652ED&quot;/&gt;&lt;wsp:rsid wsp:val=&quot;006657B6&quot;/&gt;&lt;wsp:rsid wsp:val=&quot;00665B0A&quot;/&gt;&lt;wsp:rsid wsp:val=&quot;00665EFB&quot;/&gt;&lt;wsp:rsid wsp:val=&quot;006665C6&quot;/&gt;&lt;wsp:rsid wsp:val=&quot;00666AE9&quot;/&gt;&lt;wsp:rsid wsp:val=&quot;00667184&quot;/&gt;&lt;wsp:rsid wsp:val=&quot;00667A91&quot;/&gt;&lt;wsp:rsid wsp:val=&quot;00667FC8&quot;/&gt;&lt;wsp:rsid wsp:val=&quot;00670227&quot;/&gt;&lt;wsp:rsid wsp:val=&quot;00670757&quot;/&gt;&lt;wsp:rsid wsp:val=&quot;00670FCC&quot;/&gt;&lt;wsp:rsid wsp:val=&quot;00671187&quot;/&gt;&lt;wsp:rsid wsp:val=&quot;00671E25&quot;/&gt;&lt;wsp:rsid wsp:val=&quot;00672166&quot;/&gt;&lt;wsp:rsid wsp:val=&quot;006729E0&quot;/&gt;&lt;wsp:rsid wsp:val=&quot;0067360C&quot;/&gt;&lt;wsp:rsid wsp:val=&quot;006738DE&quot;/&gt;&lt;wsp:rsid wsp:val=&quot;00674562&quot;/&gt;&lt;wsp:rsid wsp:val=&quot;00674D9B&quot;/&gt;&lt;wsp:rsid wsp:val=&quot;00674FAA&quot;/&gt;&lt;wsp:rsid wsp:val=&quot;00675294&quot;/&gt;&lt;wsp:rsid wsp:val=&quot;006754D6&quot;/&gt;&lt;wsp:rsid wsp:val=&quot;00676E29&quot;/&gt;&lt;wsp:rsid wsp:val=&quot;0067707D&quot;/&gt;&lt;wsp:rsid wsp:val=&quot;0067716E&quot;/&gt;&lt;wsp:rsid wsp:val=&quot;0067769E&quot;/&gt;&lt;wsp:rsid wsp:val=&quot;0068058D&quot;/&gt;&lt;wsp:rsid wsp:val=&quot;0068059B&quot;/&gt;&lt;wsp:rsid wsp:val=&quot;0068118E&quot;/&gt;&lt;wsp:rsid wsp:val=&quot;006812F8&quot;/&gt;&lt;wsp:rsid wsp:val=&quot;006815CF&quot;/&gt;&lt;wsp:rsid wsp:val=&quot;00681F9B&quot;/&gt;&lt;wsp:rsid wsp:val=&quot;00682095&quot;/&gt;&lt;wsp:rsid wsp:val=&quot;00682298&quot;/&gt;&lt;wsp:rsid wsp:val=&quot;0068262B&quot;/&gt;&lt;wsp:rsid wsp:val=&quot;00682764&quot;/&gt;&lt;wsp:rsid wsp:val=&quot;006834CE&quot;/&gt;&lt;wsp:rsid wsp:val=&quot;006840CC&quot;/&gt;&lt;wsp:rsid wsp:val=&quot;00685250&quot;/&gt;&lt;wsp:rsid wsp:val=&quot;00685695&quot;/&gt;&lt;wsp:rsid wsp:val=&quot;006859FF&quot;/&gt;&lt;wsp:rsid wsp:val=&quot;00686655&quot;/&gt;&lt;wsp:rsid wsp:val=&quot;00686D4F&quot;/&gt;&lt;wsp:rsid wsp:val=&quot;00687056&quot;/&gt;&lt;wsp:rsid wsp:val=&quot;00687058&quot;/&gt;&lt;wsp:rsid wsp:val=&quot;0068793D&quot;/&gt;&lt;wsp:rsid wsp:val=&quot;00687B4F&quot;/&gt;&lt;wsp:rsid wsp:val=&quot;00687BEC&quot;/&gt;&lt;wsp:rsid wsp:val=&quot;00687DAF&quot;/&gt;&lt;wsp:rsid wsp:val=&quot;0069060B&quot;/&gt;&lt;wsp:rsid wsp:val=&quot;00690780&quot;/&gt;&lt;wsp:rsid wsp:val=&quot;0069096A&quot;/&gt;&lt;wsp:rsid wsp:val=&quot;00690B84&quot;/&gt;&lt;wsp:rsid wsp:val=&quot;00690F74&quot;/&gt;&lt;wsp:rsid wsp:val=&quot;00691155&quot;/&gt;&lt;wsp:rsid wsp:val=&quot;006913F8&quot;/&gt;&lt;wsp:rsid wsp:val=&quot;00691500&quot;/&gt;&lt;wsp:rsid wsp:val=&quot;00691E2B&quot;/&gt;&lt;wsp:rsid wsp:val=&quot;0069299A&quot;/&gt;&lt;wsp:rsid wsp:val=&quot;00692F0C&quot;/&gt;&lt;wsp:rsid wsp:val=&quot;00693A19&quot;/&gt;&lt;wsp:rsid wsp:val=&quot;00693BE2&quot;/&gt;&lt;wsp:rsid wsp:val=&quot;006940BB&quot;/&gt;&lt;wsp:rsid wsp:val=&quot;00694771&quot;/&gt;&lt;wsp:rsid wsp:val=&quot;00694EBB&quot;/&gt;&lt;wsp:rsid wsp:val=&quot;00694F53&quot;/&gt;&lt;wsp:rsid wsp:val=&quot;006953E8&quot;/&gt;&lt;wsp:rsid wsp:val=&quot;00695AC8&quot;/&gt;&lt;wsp:rsid wsp:val=&quot;00695F3B&quot;/&gt;&lt;wsp:rsid wsp:val=&quot;006960EF&quot;/&gt;&lt;wsp:rsid wsp:val=&quot;00696381&quot;/&gt;&lt;wsp:rsid wsp:val=&quot;006964E5&quot;/&gt;&lt;wsp:rsid wsp:val=&quot;00697224&quot;/&gt;&lt;wsp:rsid wsp:val=&quot;006A07E9&quot;/&gt;&lt;wsp:rsid wsp:val=&quot;006A084D&quot;/&gt;&lt;wsp:rsid wsp:val=&quot;006A12B0&quot;/&gt;&lt;wsp:rsid wsp:val=&quot;006A1308&quot;/&gt;&lt;wsp:rsid wsp:val=&quot;006A13DB&quot;/&gt;&lt;wsp:rsid wsp:val=&quot;006A144C&quot;/&gt;&lt;wsp:rsid wsp:val=&quot;006A144D&quot;/&gt;&lt;wsp:rsid wsp:val=&quot;006A2759&quot;/&gt;&lt;wsp:rsid wsp:val=&quot;006A2840&quot;/&gt;&lt;wsp:rsid wsp:val=&quot;006A3DD3&quot;/&gt;&lt;wsp:rsid wsp:val=&quot;006A5015&quot;/&gt;&lt;wsp:rsid wsp:val=&quot;006A6A25&quot;/&gt;&lt;wsp:rsid wsp:val=&quot;006A7362&quot;/&gt;&lt;wsp:rsid wsp:val=&quot;006A7AE2&quot;/&gt;&lt;wsp:rsid wsp:val=&quot;006B009B&quot;/&gt;&lt;wsp:rsid wsp:val=&quot;006B00EC&quot;/&gt;&lt;wsp:rsid wsp:val=&quot;006B019C&quot;/&gt;&lt;wsp:rsid wsp:val=&quot;006B048C&quot;/&gt;&lt;wsp:rsid wsp:val=&quot;006B1041&quot;/&gt;&lt;wsp:rsid wsp:val=&quot;006B1747&quot;/&gt;&lt;wsp:rsid wsp:val=&quot;006B17AA&quot;/&gt;&lt;wsp:rsid wsp:val=&quot;006B1BAA&quot;/&gt;&lt;wsp:rsid wsp:val=&quot;006B1CAB&quot;/&gt;&lt;wsp:rsid wsp:val=&quot;006B1DA9&quot;/&gt;&lt;wsp:rsid wsp:val=&quot;006B3DD1&quot;/&gt;&lt;wsp:rsid wsp:val=&quot;006B3E20&quot;/&gt;&lt;wsp:rsid wsp:val=&quot;006B3F20&quot;/&gt;&lt;wsp:rsid wsp:val=&quot;006B405C&quot;/&gt;&lt;wsp:rsid wsp:val=&quot;006B4134&quot;/&gt;&lt;wsp:rsid wsp:val=&quot;006B4A0C&quot;/&gt;&lt;wsp:rsid wsp:val=&quot;006B4AB0&quot;/&gt;&lt;wsp:rsid wsp:val=&quot;006B4F48&quot;/&gt;&lt;wsp:rsid wsp:val=&quot;006B592B&quot;/&gt;&lt;wsp:rsid wsp:val=&quot;006B5952&quot;/&gt;&lt;wsp:rsid wsp:val=&quot;006B5EE6&quot;/&gt;&lt;wsp:rsid wsp:val=&quot;006B6102&quot;/&gt;&lt;wsp:rsid wsp:val=&quot;006B650D&quot;/&gt;&lt;wsp:rsid wsp:val=&quot;006B689F&quot;/&gt;&lt;wsp:rsid wsp:val=&quot;006B6C28&quot;/&gt;&lt;wsp:rsid wsp:val=&quot;006B6FC0&quot;/&gt;&lt;wsp:rsid wsp:val=&quot;006B741C&quot;/&gt;&lt;wsp:rsid wsp:val=&quot;006B7459&quot;/&gt;&lt;wsp:rsid wsp:val=&quot;006B7505&quot;/&gt;&lt;wsp:rsid wsp:val=&quot;006C01ED&quot;/&gt;&lt;wsp:rsid wsp:val=&quot;006C0280&quot;/&gt;&lt;wsp:rsid wsp:val=&quot;006C0696&quot;/&gt;&lt;wsp:rsid wsp:val=&quot;006C07F2&quot;/&gt;&lt;wsp:rsid wsp:val=&quot;006C10A7&quot;/&gt;&lt;wsp:rsid wsp:val=&quot;006C123A&quot;/&gt;&lt;wsp:rsid wsp:val=&quot;006C14EE&quot;/&gt;&lt;wsp:rsid wsp:val=&quot;006C16CD&quot;/&gt;&lt;wsp:rsid wsp:val=&quot;006C1B88&quot;/&gt;&lt;wsp:rsid wsp:val=&quot;006C1D46&quot;/&gt;&lt;wsp:rsid wsp:val=&quot;006C3160&quot;/&gt;&lt;wsp:rsid wsp:val=&quot;006C3190&quot;/&gt;&lt;wsp:rsid wsp:val=&quot;006C33F2&quot;/&gt;&lt;wsp:rsid wsp:val=&quot;006C34C0&quot;/&gt;&lt;wsp:rsid wsp:val=&quot;006C3AD7&quot;/&gt;&lt;wsp:rsid wsp:val=&quot;006C410C&quot;/&gt;&lt;wsp:rsid wsp:val=&quot;006C4526&quot;/&gt;&lt;wsp:rsid wsp:val=&quot;006C463A&quot;/&gt;&lt;wsp:rsid wsp:val=&quot;006C46B1&quot;/&gt;&lt;wsp:rsid wsp:val=&quot;006C4938&quot;/&gt;&lt;wsp:rsid wsp:val=&quot;006C49BD&quot;/&gt;&lt;wsp:rsid wsp:val=&quot;006C51B5&quot;/&gt;&lt;wsp:rsid wsp:val=&quot;006C5400&quot;/&gt;&lt;wsp:rsid wsp:val=&quot;006C55F3&quot;/&gt;&lt;wsp:rsid wsp:val=&quot;006C66AA&quot;/&gt;&lt;wsp:rsid wsp:val=&quot;006C66F5&quot;/&gt;&lt;wsp:rsid wsp:val=&quot;006C6ED0&quot;/&gt;&lt;wsp:rsid wsp:val=&quot;006C731A&quot;/&gt;&lt;wsp:rsid wsp:val=&quot;006C78AA&quot;/&gt;&lt;wsp:rsid wsp:val=&quot;006C7CB5&quot;/&gt;&lt;wsp:rsid wsp:val=&quot;006D0115&quot;/&gt;&lt;wsp:rsid wsp:val=&quot;006D0387&quot;/&gt;&lt;wsp:rsid wsp:val=&quot;006D0AF9&quot;/&gt;&lt;wsp:rsid wsp:val=&quot;006D16DE&quot;/&gt;&lt;wsp:rsid wsp:val=&quot;006D1721&quot;/&gt;&lt;wsp:rsid wsp:val=&quot;006D1FFA&quot;/&gt;&lt;wsp:rsid wsp:val=&quot;006D244C&quot;/&gt;&lt;wsp:rsid wsp:val=&quot;006D29EA&quot;/&gt;&lt;wsp:rsid wsp:val=&quot;006D312F&quot;/&gt;&lt;wsp:rsid wsp:val=&quot;006D3AE3&quot;/&gt;&lt;wsp:rsid wsp:val=&quot;006D3FD4&quot;/&gt;&lt;wsp:rsid wsp:val=&quot;006D420E&quot;/&gt;&lt;wsp:rsid wsp:val=&quot;006D4426&quot;/&gt;&lt;wsp:rsid wsp:val=&quot;006D4A6A&quot;/&gt;&lt;wsp:rsid wsp:val=&quot;006D4C7C&quot;/&gt;&lt;wsp:rsid wsp:val=&quot;006D4F66&quot;/&gt;&lt;wsp:rsid wsp:val=&quot;006D500F&quot;/&gt;&lt;wsp:rsid wsp:val=&quot;006D5E7B&quot;/&gt;&lt;wsp:rsid wsp:val=&quot;006D67CA&quot;/&gt;&lt;wsp:rsid wsp:val=&quot;006D6CDF&quot;/&gt;&lt;wsp:rsid wsp:val=&quot;006D6E65&quot;/&gt;&lt;wsp:rsid wsp:val=&quot;006D71C2&quot;/&gt;&lt;wsp:rsid wsp:val=&quot;006D7D4C&quot;/&gt;&lt;wsp:rsid wsp:val=&quot;006E064B&quot;/&gt;&lt;wsp:rsid wsp:val=&quot;006E06A3&quot;/&gt;&lt;wsp:rsid wsp:val=&quot;006E159B&quot;/&gt;&lt;wsp:rsid wsp:val=&quot;006E199C&quot;/&gt;&lt;wsp:rsid wsp:val=&quot;006E1E07&quot;/&gt;&lt;wsp:rsid wsp:val=&quot;006E2161&quot;/&gt;&lt;wsp:rsid wsp:val=&quot;006E274D&quot;/&gt;&lt;wsp:rsid wsp:val=&quot;006E2D30&quot;/&gt;&lt;wsp:rsid wsp:val=&quot;006E3372&quot;/&gt;&lt;wsp:rsid wsp:val=&quot;006E423E&quot;/&gt;&lt;wsp:rsid wsp:val=&quot;006E465B&quot;/&gt;&lt;wsp:rsid wsp:val=&quot;006E4ADA&quot;/&gt;&lt;wsp:rsid wsp:val=&quot;006E51EB&quot;/&gt;&lt;wsp:rsid wsp:val=&quot;006E6782&quot;/&gt;&lt;wsp:rsid wsp:val=&quot;006E6835&quot;/&gt;&lt;wsp:rsid wsp:val=&quot;006E7458&quot;/&gt;&lt;wsp:rsid wsp:val=&quot;006E7CF0&quot;/&gt;&lt;wsp:rsid wsp:val=&quot;006F063C&quot;/&gt;&lt;wsp:rsid wsp:val=&quot;006F091B&quot;/&gt;&lt;wsp:rsid wsp:val=&quot;006F0B20&quot;/&gt;&lt;wsp:rsid wsp:val=&quot;006F1712&quot;/&gt;&lt;wsp:rsid wsp:val=&quot;006F1DE0&quot;/&gt;&lt;wsp:rsid wsp:val=&quot;006F2300&quot;/&gt;&lt;wsp:rsid wsp:val=&quot;006F35B4&quot;/&gt;&lt;wsp:rsid wsp:val=&quot;006F3E3E&quot;/&gt;&lt;wsp:rsid wsp:val=&quot;006F3F1A&quot;/&gt;&lt;wsp:rsid wsp:val=&quot;006F4B36&quot;/&gt;&lt;wsp:rsid wsp:val=&quot;006F5898&quot;/&gt;&lt;wsp:rsid wsp:val=&quot;006F5DC5&quot;/&gt;&lt;wsp:rsid wsp:val=&quot;006F6469&quot;/&gt;&lt;wsp:rsid wsp:val=&quot;006F6AB5&quot;/&gt;&lt;wsp:rsid wsp:val=&quot;006F7170&quot;/&gt;&lt;wsp:rsid wsp:val=&quot;006F77A5&quot;/&gt;&lt;wsp:rsid wsp:val=&quot;006F7C35&quot;/&gt;&lt;wsp:rsid wsp:val=&quot;007001AE&quot;/&gt;&lt;wsp:rsid wsp:val=&quot;00700263&quot;/&gt;&lt;wsp:rsid wsp:val=&quot;0070038C&quot;/&gt;&lt;wsp:rsid wsp:val=&quot;00700537&quot;/&gt;&lt;wsp:rsid wsp:val=&quot;007005C2&quot;/&gt;&lt;wsp:rsid wsp:val=&quot;007009E6&quot;/&gt;&lt;wsp:rsid wsp:val=&quot;007018F3&quot;/&gt;&lt;wsp:rsid wsp:val=&quot;00702285&quot;/&gt;&lt;wsp:rsid wsp:val=&quot;007029AA&quot;/&gt;&lt;wsp:rsid wsp:val=&quot;00702E43&quot;/&gt;&lt;wsp:rsid wsp:val=&quot;00702EC3&quot;/&gt;&lt;wsp:rsid wsp:val=&quot;0070324A&quot;/&gt;&lt;wsp:rsid wsp:val=&quot;00703484&quot;/&gt;&lt;wsp:rsid wsp:val=&quot;0070377D&quot;/&gt;&lt;wsp:rsid wsp:val=&quot;00703A43&quot;/&gt;&lt;wsp:rsid wsp:val=&quot;00703E39&quot;/&gt;&lt;wsp:rsid wsp:val=&quot;0070412E&quot;/&gt;&lt;wsp:rsid wsp:val=&quot;00705065&quot;/&gt;&lt;wsp:rsid wsp:val=&quot;007058C4&quot;/&gt;&lt;wsp:rsid wsp:val=&quot;00705C3B&quot;/&gt;&lt;wsp:rsid wsp:val=&quot;00705DBC&quot;/&gt;&lt;wsp:rsid wsp:val=&quot;00706B0F&quot;/&gt;&lt;wsp:rsid wsp:val=&quot;007070AF&quot;/&gt;&lt;wsp:rsid wsp:val=&quot;007077C3&quot;/&gt;&lt;wsp:rsid wsp:val=&quot;00707ACD&quot;/&gt;&lt;wsp:rsid wsp:val=&quot;00707C92&quot;/&gt;&lt;wsp:rsid wsp:val=&quot;00707EF0&quot;/&gt;&lt;wsp:rsid wsp:val=&quot;0071081D&quot;/&gt;&lt;wsp:rsid wsp:val=&quot;00710AC6&quot;/&gt;&lt;wsp:rsid wsp:val=&quot;00710C07&quot;/&gt;&lt;wsp:rsid wsp:val=&quot;00710EED&quot;/&gt;&lt;wsp:rsid wsp:val=&quot;007113AE&quot;/&gt;&lt;wsp:rsid wsp:val=&quot;00711407&quot;/&gt;&lt;wsp:rsid wsp:val=&quot;00711911&quot;/&gt;&lt;wsp:rsid wsp:val=&quot;00711AAA&quot;/&gt;&lt;wsp:rsid wsp:val=&quot;00711CAC&quot;/&gt;&lt;wsp:rsid wsp:val=&quot;007127A0&quot;/&gt;&lt;wsp:rsid wsp:val=&quot;00712F46&quot;/&gt;&lt;wsp:rsid wsp:val=&quot;007131F0&quot;/&gt;&lt;wsp:rsid wsp:val=&quot;00713B09&quot;/&gt;&lt;wsp:rsid wsp:val=&quot;00713B49&quot;/&gt;&lt;wsp:rsid wsp:val=&quot;00714ABC&quot;/&gt;&lt;wsp:rsid wsp:val=&quot;00714F51&quot;/&gt;&lt;wsp:rsid wsp:val=&quot;00715433&quot;/&gt;&lt;wsp:rsid wsp:val=&quot;00715988&quot;/&gt;&lt;wsp:rsid wsp:val=&quot;0071613F&quot;/&gt;&lt;wsp:rsid wsp:val=&quot;00716414&quot;/&gt;&lt;wsp:rsid wsp:val=&quot;007167EB&quot;/&gt;&lt;wsp:rsid wsp:val=&quot;00716942&quot;/&gt;&lt;wsp:rsid wsp:val=&quot;00717166&quot;/&gt;&lt;wsp:rsid wsp:val=&quot;007179D1&quot;/&gt;&lt;wsp:rsid wsp:val=&quot;007212E3&quot;/&gt;&lt;wsp:rsid wsp:val=&quot;007213F1&quot;/&gt;&lt;wsp:rsid wsp:val=&quot;00721B62&quot;/&gt;&lt;wsp:rsid wsp:val=&quot;00721F34&quot;/&gt;&lt;wsp:rsid wsp:val=&quot;00721F94&quot;/&gt;&lt;wsp:rsid wsp:val=&quot;0072228D&quot;/&gt;&lt;wsp:rsid wsp:val=&quot;00722309&quot;/&gt;&lt;wsp:rsid wsp:val=&quot;00722A7E&quot;/&gt;&lt;wsp:rsid wsp:val=&quot;007244F1&quot;/&gt;&lt;wsp:rsid wsp:val=&quot;007254B7&quot;/&gt;&lt;wsp:rsid wsp:val=&quot;007258A3&quot;/&gt;&lt;wsp:rsid wsp:val=&quot;00725FB3&quot;/&gt;&lt;wsp:rsid wsp:val=&quot;00726438&quot;/&gt;&lt;wsp:rsid wsp:val=&quot;00726941&quot;/&gt;&lt;wsp:rsid wsp:val=&quot;0072720E&quot;/&gt;&lt;wsp:rsid wsp:val=&quot;00727589&quot;/&gt;&lt;wsp:rsid wsp:val=&quot;00730321&quot;/&gt;&lt;wsp:rsid wsp:val=&quot;0073033F&quot;/&gt;&lt;wsp:rsid wsp:val=&quot;00730431&quot;/&gt;&lt;wsp:rsid wsp:val=&quot;0073142C&quot;/&gt;&lt;wsp:rsid wsp:val=&quot;00731657&quot;/&gt;&lt;wsp:rsid wsp:val=&quot;00732034&quot;/&gt;&lt;wsp:rsid wsp:val=&quot;0073223D&quot;/&gt;&lt;wsp:rsid wsp:val=&quot;007323E6&quot;/&gt;&lt;wsp:rsid wsp:val=&quot;00732C0A&quot;/&gt;&lt;wsp:rsid wsp:val=&quot;00733944&quot;/&gt;&lt;wsp:rsid wsp:val=&quot;00733CD6&quot;/&gt;&lt;wsp:rsid wsp:val=&quot;00733DBF&quot;/&gt;&lt;wsp:rsid wsp:val=&quot;00734433&quot;/&gt;&lt;wsp:rsid wsp:val=&quot;007346EE&quot;/&gt;&lt;wsp:rsid wsp:val=&quot;00734F75&quot;/&gt;&lt;wsp:rsid wsp:val=&quot;00734FA9&quot;/&gt;&lt;wsp:rsid wsp:val=&quot;00735810&quot;/&gt;&lt;wsp:rsid wsp:val=&quot;00735C06&quot;/&gt;&lt;wsp:rsid wsp:val=&quot;00736436&quot;/&gt;&lt;wsp:rsid wsp:val=&quot;00736610&quot;/&gt;&lt;wsp:rsid wsp:val=&quot;0073667A&quot;/&gt;&lt;wsp:rsid wsp:val=&quot;007372B5&quot;/&gt;&lt;wsp:rsid wsp:val=&quot;007403D3&quot;/&gt;&lt;wsp:rsid wsp:val=&quot;00740D57&quot;/&gt;&lt;wsp:rsid wsp:val=&quot;0074119D&quot;/&gt;&lt;wsp:rsid wsp:val=&quot;0074196C&quot;/&gt;&lt;wsp:rsid wsp:val=&quot;00741A5C&quot;/&gt;&lt;wsp:rsid wsp:val=&quot;00741DE3&quot;/&gt;&lt;wsp:rsid wsp:val=&quot;00741F57&quot;/&gt;&lt;wsp:rsid wsp:val=&quot;00743FC5&quot;/&gt;&lt;wsp:rsid wsp:val=&quot;0074541F&quot;/&gt;&lt;wsp:rsid wsp:val=&quot;00745A8F&quot;/&gt;&lt;wsp:rsid wsp:val=&quot;007467A1&quot;/&gt;&lt;wsp:rsid wsp:val=&quot;0074732C&quot;/&gt;&lt;wsp:rsid wsp:val=&quot;007477B0&quot;/&gt;&lt;wsp:rsid wsp:val=&quot;007479EA&quot;/&gt;&lt;wsp:rsid wsp:val=&quot;00747A0D&quot;/&gt;&lt;wsp:rsid wsp:val=&quot;00750C08&quot;/&gt;&lt;wsp:rsid wsp:val=&quot;00750F37&quot;/&gt;&lt;wsp:rsid wsp:val=&quot;00751AEA&quot;/&gt;&lt;wsp:rsid wsp:val=&quot;0075234E&quot;/&gt;&lt;wsp:rsid wsp:val=&quot;00752554&quot;/&gt;&lt;wsp:rsid wsp:val=&quot;007528E3&quot;/&gt;&lt;wsp:rsid wsp:val=&quot;0075345D&quot;/&gt;&lt;wsp:rsid wsp:val=&quot;007536A7&quot;/&gt;&lt;wsp:rsid wsp:val=&quot;00753BFB&quot;/&gt;&lt;wsp:rsid wsp:val=&quot;00754219&quot;/&gt;&lt;wsp:rsid wsp:val=&quot;007544BA&quot;/&gt;&lt;wsp:rsid wsp:val=&quot;00754E3E&quot;/&gt;&lt;wsp:rsid wsp:val=&quot;007550F6&quot;/&gt;&lt;wsp:rsid wsp:val=&quot;007556D5&quot;/&gt;&lt;wsp:rsid wsp:val=&quot;00755DFE&quot;/&gt;&lt;wsp:rsid wsp:val=&quot;007568F2&quot;/&gt;&lt;wsp:rsid wsp:val=&quot;00756DF1&quot;/&gt;&lt;wsp:rsid wsp:val=&quot;00756FCC&quot;/&gt;&lt;wsp:rsid wsp:val=&quot;0075750F&quot;/&gt;&lt;wsp:rsid wsp:val=&quot;007576B9&quot;/&gt;&lt;wsp:rsid wsp:val=&quot;00757789&quot;/&gt;&lt;wsp:rsid wsp:val=&quot;00757E61&quot;/&gt;&lt;wsp:rsid wsp:val=&quot;0076051B&quot;/&gt;&lt;wsp:rsid wsp:val=&quot;00760D05&quot;/&gt;&lt;wsp:rsid wsp:val=&quot;00760F31&quot;/&gt;&lt;wsp:rsid wsp:val=&quot;0076197C&quot;/&gt;&lt;wsp:rsid wsp:val=&quot;00761EFF&quot;/&gt;&lt;wsp:rsid wsp:val=&quot;007625E2&quot;/&gt;&lt;wsp:rsid wsp:val=&quot;00762D45&quot;/&gt;&lt;wsp:rsid wsp:val=&quot;00763D32&quot;/&gt;&lt;wsp:rsid wsp:val=&quot;00763E7F&quot;/&gt;&lt;wsp:rsid wsp:val=&quot;007644DC&quot;/&gt;&lt;wsp:rsid wsp:val=&quot;00764C86&quot;/&gt;&lt;wsp:rsid wsp:val=&quot;00765188&quot;/&gt;&lt;wsp:rsid wsp:val=&quot;007651A0&quot;/&gt;&lt;wsp:rsid wsp:val=&quot;00765DA2&quot;/&gt;&lt;wsp:rsid wsp:val=&quot;007663AF&quot;/&gt;&lt;wsp:rsid wsp:val=&quot;0076667A&quot;/&gt;&lt;wsp:rsid wsp:val=&quot;00766B19&quot;/&gt;&lt;wsp:rsid wsp:val=&quot;00766EFA&quot;/&gt;&lt;wsp:rsid wsp:val=&quot;00766FC1&quot;/&gt;&lt;wsp:rsid wsp:val=&quot;007678E6&quot;/&gt;&lt;wsp:rsid wsp:val=&quot;007678FF&quot;/&gt;&lt;wsp:rsid wsp:val=&quot;007702BF&quot;/&gt;&lt;wsp:rsid wsp:val=&quot;007714B8&quot;/&gt;&lt;wsp:rsid wsp:val=&quot;0077164E&quot;/&gt;&lt;wsp:rsid wsp:val=&quot;00771C16&quot;/&gt;&lt;wsp:rsid wsp:val=&quot;00772202&quot;/&gt;&lt;wsp:rsid wsp:val=&quot;00772467&quot;/&gt;&lt;wsp:rsid wsp:val=&quot;00772910&quot;/&gt;&lt;wsp:rsid wsp:val=&quot;0077295E&quot;/&gt;&lt;wsp:rsid wsp:val=&quot;00772F7D&quot;/&gt;&lt;wsp:rsid wsp:val=&quot;00773E51&quot;/&gt;&lt;wsp:rsid wsp:val=&quot;007746DF&quot;/&gt;&lt;wsp:rsid wsp:val=&quot;00774F6F&quot;/&gt;&lt;wsp:rsid wsp:val=&quot;00775007&quot;/&gt;&lt;wsp:rsid wsp:val=&quot;0077541D&quot;/&gt;&lt;wsp:rsid wsp:val=&quot;00776166&quot;/&gt;&lt;wsp:rsid wsp:val=&quot;00776205&quot;/&gt;&lt;wsp:rsid wsp:val=&quot;007766BD&quot;/&gt;&lt;wsp:rsid wsp:val=&quot;00776715&quot;/&gt;&lt;wsp:rsid wsp:val=&quot;0077714B&quot;/&gt;&lt;wsp:rsid wsp:val=&quot;0077720B&quot;/&gt;&lt;wsp:rsid wsp:val=&quot;0077748E&quot;/&gt;&lt;wsp:rsid wsp:val=&quot;00777E6E&quot;/&gt;&lt;wsp:rsid wsp:val=&quot;0078029D&quot;/&gt;&lt;wsp:rsid wsp:val=&quot;00780B5A&quot;/&gt;&lt;wsp:rsid wsp:val=&quot;00780C89&quot;/&gt;&lt;wsp:rsid wsp:val=&quot;007810B1&quot;/&gt;&lt;wsp:rsid wsp:val=&quot;007816A2&quot;/&gt;&lt;wsp:rsid wsp:val=&quot;00781DD5&quot;/&gt;&lt;wsp:rsid wsp:val=&quot;00782DCA&quot;/&gt;&lt;wsp:rsid wsp:val=&quot;00783107&quot;/&gt;&lt;wsp:rsid wsp:val=&quot;00783D3A&quot;/&gt;&lt;wsp:rsid wsp:val=&quot;00784150&quot;/&gt;&lt;wsp:rsid wsp:val=&quot;007847A1&quot;/&gt;&lt;wsp:rsid wsp:val=&quot;00784A84&quot;/&gt;&lt;wsp:rsid wsp:val=&quot;00785098&quot;/&gt;&lt;wsp:rsid wsp:val=&quot;0078696B&quot;/&gt;&lt;wsp:rsid wsp:val=&quot;00787532&quot;/&gt;&lt;wsp:rsid wsp:val=&quot;00787634&quot;/&gt;&lt;wsp:rsid wsp:val=&quot;00787B93&quot;/&gt;&lt;wsp:rsid wsp:val=&quot;00787CBC&quot;/&gt;&lt;wsp:rsid wsp:val=&quot;00787E41&quot;/&gt;&lt;wsp:rsid wsp:val=&quot;00787F14&quot;/&gt;&lt;wsp:rsid wsp:val=&quot;0079016C&quot;/&gt;&lt;wsp:rsid wsp:val=&quot;007902E9&quot;/&gt;&lt;wsp:rsid wsp:val=&quot;0079056A&quot;/&gt;&lt;wsp:rsid wsp:val=&quot;00790A04&quot;/&gt;&lt;wsp:rsid wsp:val=&quot;007913EF&quot;/&gt;&lt;wsp:rsid wsp:val=&quot;00791623&quot;/&gt;&lt;wsp:rsid wsp:val=&quot;0079170F&quot;/&gt;&lt;wsp:rsid wsp:val=&quot;00791CE3&quot;/&gt;&lt;wsp:rsid wsp:val=&quot;00791F8D&quot;/&gt;&lt;wsp:rsid wsp:val=&quot;00792019&quot;/&gt;&lt;wsp:rsid wsp:val=&quot;00792165&quot;/&gt;&lt;wsp:rsid wsp:val=&quot;00792256&quot;/&gt;&lt;wsp:rsid wsp:val=&quot;00792876&quot;/&gt;&lt;wsp:rsid wsp:val=&quot;00792AFA&quot;/&gt;&lt;wsp:rsid wsp:val=&quot;007931E8&quot;/&gt;&lt;wsp:rsid wsp:val=&quot;007933B3&quot;/&gt;&lt;wsp:rsid wsp:val=&quot;00793897&quot;/&gt;&lt;wsp:rsid wsp:val=&quot;0079397A&quot;/&gt;&lt;wsp:rsid wsp:val=&quot;00793F2C&quot;/&gt;&lt;wsp:rsid wsp:val=&quot;00794F8C&quot;/&gt;&lt;wsp:rsid wsp:val=&quot;007959EC&quot;/&gt;&lt;wsp:rsid wsp:val=&quot;00795AC4&quot;/&gt;&lt;wsp:rsid wsp:val=&quot;00795DE5&quot;/&gt;&lt;wsp:rsid wsp:val=&quot;00796260&quot;/&gt;&lt;wsp:rsid wsp:val=&quot;007962A3&quot;/&gt;&lt;wsp:rsid wsp:val=&quot;007965CA&quot;/&gt;&lt;wsp:rsid wsp:val=&quot;0079679B&quot;/&gt;&lt;wsp:rsid wsp:val=&quot;00796893&quot;/&gt;&lt;wsp:rsid wsp:val=&quot;00796BDE&quot;/&gt;&lt;wsp:rsid wsp:val=&quot;00797101&quot;/&gt;&lt;wsp:rsid wsp:val=&quot;007971D9&quot;/&gt;&lt;wsp:rsid wsp:val=&quot;007975FD&quot;/&gt;&lt;wsp:rsid wsp:val=&quot;00797686&quot;/&gt;&lt;wsp:rsid wsp:val=&quot;00797A5A&quot;/&gt;&lt;wsp:rsid wsp:val=&quot;007A11EF&quot;/&gt;&lt;wsp:rsid wsp:val=&quot;007A1844&quot;/&gt;&lt;wsp:rsid wsp:val=&quot;007A1A88&quot;/&gt;&lt;wsp:rsid wsp:val=&quot;007A1C3F&quot;/&gt;&lt;wsp:rsid wsp:val=&quot;007A225B&quot;/&gt;&lt;wsp:rsid wsp:val=&quot;007A2325&quot;/&gt;&lt;wsp:rsid wsp:val=&quot;007A2A93&quot;/&gt;&lt;wsp:rsid wsp:val=&quot;007A2BD4&quot;/&gt;&lt;wsp:rsid wsp:val=&quot;007A2D2D&quot;/&gt;&lt;wsp:rsid wsp:val=&quot;007A2FBC&quot;/&gt;&lt;wsp:rsid wsp:val=&quot;007A300A&quot;/&gt;&lt;wsp:rsid wsp:val=&quot;007A305C&quot;/&gt;&lt;wsp:rsid wsp:val=&quot;007A33E0&quot;/&gt;&lt;wsp:rsid wsp:val=&quot;007A3963&quot;/&gt;&lt;wsp:rsid wsp:val=&quot;007A3D8C&quot;/&gt;&lt;wsp:rsid wsp:val=&quot;007A3FD9&quot;/&gt;&lt;wsp:rsid wsp:val=&quot;007A4163&quot;/&gt;&lt;wsp:rsid wsp:val=&quot;007A5541&quot;/&gt;&lt;wsp:rsid wsp:val=&quot;007A5BE2&quot;/&gt;&lt;wsp:rsid wsp:val=&quot;007A5E5B&quot;/&gt;&lt;wsp:rsid wsp:val=&quot;007A5F30&quot;/&gt;&lt;wsp:rsid wsp:val=&quot;007A63CA&quot;/&gt;&lt;wsp:rsid wsp:val=&quot;007A64F9&quot;/&gt;&lt;wsp:rsid wsp:val=&quot;007A651D&quot;/&gt;&lt;wsp:rsid wsp:val=&quot;007A6BE3&quot;/&gt;&lt;wsp:rsid wsp:val=&quot;007A7362&quot;/&gt;&lt;wsp:rsid wsp:val=&quot;007A74CC&quot;/&gt;&lt;wsp:rsid wsp:val=&quot;007A7F1E&quot;/&gt;&lt;wsp:rsid wsp:val=&quot;007B0169&quot;/&gt;&lt;wsp:rsid wsp:val=&quot;007B0823&quot;/&gt;&lt;wsp:rsid wsp:val=&quot;007B083C&quot;/&gt;&lt;wsp:rsid wsp:val=&quot;007B0BE5&quot;/&gt;&lt;wsp:rsid wsp:val=&quot;007B1A40&quot;/&gt;&lt;wsp:rsid wsp:val=&quot;007B1B75&quot;/&gt;&lt;wsp:rsid wsp:val=&quot;007B23AC&quot;/&gt;&lt;wsp:rsid wsp:val=&quot;007B26AC&quot;/&gt;&lt;wsp:rsid wsp:val=&quot;007B3486&quot;/&gt;&lt;wsp:rsid wsp:val=&quot;007B3A6F&quot;/&gt;&lt;wsp:rsid wsp:val=&quot;007B4584&quot;/&gt;&lt;wsp:rsid wsp:val=&quot;007B4728&quot;/&gt;&lt;wsp:rsid wsp:val=&quot;007B487C&quot;/&gt;&lt;wsp:rsid wsp:val=&quot;007B4DDD&quot;/&gt;&lt;wsp:rsid wsp:val=&quot;007B521C&quot;/&gt;&lt;wsp:rsid wsp:val=&quot;007B5317&quot;/&gt;&lt;wsp:rsid wsp:val=&quot;007B5813&quot;/&gt;&lt;wsp:rsid wsp:val=&quot;007B601B&quot;/&gt;&lt;wsp:rsid wsp:val=&quot;007B605F&quot;/&gt;&lt;wsp:rsid wsp:val=&quot;007B61CC&quot;/&gt;&lt;wsp:rsid wsp:val=&quot;007B6432&quot;/&gt;&lt;wsp:rsid wsp:val=&quot;007B66BD&quot;/&gt;&lt;wsp:rsid wsp:val=&quot;007B6C37&quot;/&gt;&lt;wsp:rsid wsp:val=&quot;007B6FCF&quot;/&gt;&lt;wsp:rsid wsp:val=&quot;007B75DD&quot;/&gt;&lt;wsp:rsid wsp:val=&quot;007B7889&quot;/&gt;&lt;wsp:rsid wsp:val=&quot;007B7C21&quot;/&gt;&lt;wsp:rsid wsp:val=&quot;007B7E19&quot;/&gt;&lt;wsp:rsid wsp:val=&quot;007C0DDD&quot;/&gt;&lt;wsp:rsid wsp:val=&quot;007C1223&quot;/&gt;&lt;wsp:rsid wsp:val=&quot;007C1BB2&quot;/&gt;&lt;wsp:rsid wsp:val=&quot;007C22D6&quot;/&gt;&lt;wsp:rsid wsp:val=&quot;007C25A5&quot;/&gt;&lt;wsp:rsid wsp:val=&quot;007C3885&quot;/&gt;&lt;wsp:rsid wsp:val=&quot;007C3CA4&quot;/&gt;&lt;wsp:rsid wsp:val=&quot;007C401D&quot;/&gt;&lt;wsp:rsid wsp:val=&quot;007C436D&quot;/&gt;&lt;wsp:rsid wsp:val=&quot;007C4A4B&quot;/&gt;&lt;wsp:rsid wsp:val=&quot;007C4CA8&quot;/&gt;&lt;wsp:rsid wsp:val=&quot;007C4CFF&quot;/&gt;&lt;wsp:rsid wsp:val=&quot;007C4F82&quot;/&gt;&lt;wsp:rsid wsp:val=&quot;007C501E&quot;/&gt;&lt;wsp:rsid wsp:val=&quot;007C6050&quot;/&gt;&lt;wsp:rsid wsp:val=&quot;007C634E&quot;/&gt;&lt;wsp:rsid wsp:val=&quot;007C721F&quot;/&gt;&lt;wsp:rsid wsp:val=&quot;007C7778&quot;/&gt;&lt;wsp:rsid wsp:val=&quot;007C7B00&quot;/&gt;&lt;wsp:rsid wsp:val=&quot;007D0000&quot;/&gt;&lt;wsp:rsid wsp:val=&quot;007D0F6E&quot;/&gt;&lt;wsp:rsid wsp:val=&quot;007D16A7&quot;/&gt;&lt;wsp:rsid wsp:val=&quot;007D1C70&quot;/&gt;&lt;wsp:rsid wsp:val=&quot;007D22FB&quot;/&gt;&lt;wsp:rsid wsp:val=&quot;007D2CD9&quot;/&gt;&lt;wsp:rsid wsp:val=&quot;007D3658&quot;/&gt;&lt;wsp:rsid wsp:val=&quot;007D3C2D&quot;/&gt;&lt;wsp:rsid wsp:val=&quot;007D46ED&quot;/&gt;&lt;wsp:rsid wsp:val=&quot;007D5108&quot;/&gt;&lt;wsp:rsid wsp:val=&quot;007D52D2&quot;/&gt;&lt;wsp:rsid wsp:val=&quot;007D63B5&quot;/&gt;&lt;wsp:rsid wsp:val=&quot;007D6BD5&quot;/&gt;&lt;wsp:rsid wsp:val=&quot;007D79D0&quot;/&gt;&lt;wsp:rsid wsp:val=&quot;007D7C63&quot;/&gt;&lt;wsp:rsid wsp:val=&quot;007D7F6F&quot;/&gt;&lt;wsp:rsid wsp:val=&quot;007E0572&quot;/&gt;&lt;wsp:rsid wsp:val=&quot;007E0FFC&quot;/&gt;&lt;wsp:rsid wsp:val=&quot;007E19D3&quot;/&gt;&lt;wsp:rsid wsp:val=&quot;007E1BE5&quot;/&gt;&lt;wsp:rsid wsp:val=&quot;007E1CF7&quot;/&gt;&lt;wsp:rsid wsp:val=&quot;007E1DE0&quot;/&gt;&lt;wsp:rsid wsp:val=&quot;007E2DD7&quot;/&gt;&lt;wsp:rsid wsp:val=&quot;007E30D5&quot;/&gt;&lt;wsp:rsid wsp:val=&quot;007E348A&quot;/&gt;&lt;wsp:rsid wsp:val=&quot;007E46A6&quot;/&gt;&lt;wsp:rsid wsp:val=&quot;007E4847&quot;/&gt;&lt;wsp:rsid wsp:val=&quot;007E54F2&quot;/&gt;&lt;wsp:rsid wsp:val=&quot;007E62D2&quot;/&gt;&lt;wsp:rsid wsp:val=&quot;007E639D&quot;/&gt;&lt;wsp:rsid wsp:val=&quot;007E6564&quot;/&gt;&lt;wsp:rsid wsp:val=&quot;007E6891&quot;/&gt;&lt;wsp:rsid wsp:val=&quot;007E6BCC&quot;/&gt;&lt;wsp:rsid wsp:val=&quot;007E6E9B&quot;/&gt;&lt;wsp:rsid wsp:val=&quot;007E7386&quot;/&gt;&lt;wsp:rsid wsp:val=&quot;007E7426&quot;/&gt;&lt;wsp:rsid wsp:val=&quot;007E74A0&quot;/&gt;&lt;wsp:rsid wsp:val=&quot;007E77EC&quot;/&gt;&lt;wsp:rsid wsp:val=&quot;007E7C6F&quot;/&gt;&lt;wsp:rsid wsp:val=&quot;007E7CE8&quot;/&gt;&lt;wsp:rsid wsp:val=&quot;007E7D4B&quot;/&gt;&lt;wsp:rsid wsp:val=&quot;007F0177&quot;/&gt;&lt;wsp:rsid wsp:val=&quot;007F0549&quot;/&gt;&lt;wsp:rsid wsp:val=&quot;007F08FC&quot;/&gt;&lt;wsp:rsid wsp:val=&quot;007F090D&quot;/&gt;&lt;wsp:rsid wsp:val=&quot;007F1B57&quot;/&gt;&lt;wsp:rsid wsp:val=&quot;007F1DAB&quot;/&gt;&lt;wsp:rsid wsp:val=&quot;007F238E&quot;/&gt;&lt;wsp:rsid wsp:val=&quot;007F2AE3&quot;/&gt;&lt;wsp:rsid wsp:val=&quot;007F2C69&quot;/&gt;&lt;wsp:rsid wsp:val=&quot;007F3706&quot;/&gt;&lt;wsp:rsid wsp:val=&quot;007F40AE&quot;/&gt;&lt;wsp:rsid wsp:val=&quot;007F4112&quot;/&gt;&lt;wsp:rsid wsp:val=&quot;007F52A4&quot;/&gt;&lt;wsp:rsid wsp:val=&quot;007F53EB&quot;/&gt;&lt;wsp:rsid wsp:val=&quot;007F5437&quot;/&gt;&lt;wsp:rsid wsp:val=&quot;007F560B&quot;/&gt;&lt;wsp:rsid wsp:val=&quot;007F5687&quot;/&gt;&lt;wsp:rsid wsp:val=&quot;007F5A2D&quot;/&gt;&lt;wsp:rsid wsp:val=&quot;007F5E42&quot;/&gt;&lt;wsp:rsid wsp:val=&quot;007F64CA&quot;/&gt;&lt;wsp:rsid wsp:val=&quot;007F758E&quot;/&gt;&lt;wsp:rsid wsp:val=&quot;007F7BEC&quot;/&gt;&lt;wsp:rsid wsp:val=&quot;00800186&quot;/&gt;&lt;wsp:rsid wsp:val=&quot;008005E7&quot;/&gt;&lt;wsp:rsid wsp:val=&quot;008006EB&quot;/&gt;&lt;wsp:rsid wsp:val=&quot;008008D1&quot;/&gt;&lt;wsp:rsid wsp:val=&quot;00800CB4&quot;/&gt;&lt;wsp:rsid wsp:val=&quot;00801011&quot;/&gt;&lt;wsp:rsid wsp:val=&quot;00801199&quot;/&gt;&lt;wsp:rsid wsp:val=&quot;008013A1&quot;/&gt;&lt;wsp:rsid wsp:val=&quot;0080145C&quot;/&gt;&lt;wsp:rsid wsp:val=&quot;008026DA&quot;/&gt;&lt;wsp:rsid wsp:val=&quot;0080320A&quot;/&gt;&lt;wsp:rsid wsp:val=&quot;00803453&quot;/&gt;&lt;wsp:rsid wsp:val=&quot;0080423A&quot;/&gt;&lt;wsp:rsid wsp:val=&quot;0080446D&quot;/&gt;&lt;wsp:rsid wsp:val=&quot;008045D3&quot;/&gt;&lt;wsp:rsid wsp:val=&quot;00804AB5&quot;/&gt;&lt;wsp:rsid wsp:val=&quot;00804F41&quot;/&gt;&lt;wsp:rsid wsp:val=&quot;0080521F&quot;/&gt;&lt;wsp:rsid wsp:val=&quot;0080537B&quot;/&gt;&lt;wsp:rsid wsp:val=&quot;008059F8&quot;/&gt;&lt;wsp:rsid wsp:val=&quot;00805A8B&quot;/&gt;&lt;wsp:rsid wsp:val=&quot;008066AD&quot;/&gt;&lt;wsp:rsid wsp:val=&quot;00806A63&quot;/&gt;&lt;wsp:rsid wsp:val=&quot;00806A95&quot;/&gt;&lt;wsp:rsid wsp:val=&quot;00806B3E&quot;/&gt;&lt;wsp:rsid wsp:val=&quot;008075AB&quot;/&gt;&lt;wsp:rsid wsp:val=&quot;008076D6&quot;/&gt;&lt;wsp:rsid wsp:val=&quot;00807796&quot;/&gt;&lt;wsp:rsid wsp:val=&quot;00807911&quot;/&gt;&lt;wsp:rsid wsp:val=&quot;00807FA4&quot;/&gt;&lt;wsp:rsid wsp:val=&quot;0081042B&quot;/&gt;&lt;wsp:rsid wsp:val=&quot;008107A5&quot;/&gt;&lt;wsp:rsid wsp:val=&quot;0081102D&quot;/&gt;&lt;wsp:rsid wsp:val=&quot;008113C6&quot;/&gt;&lt;wsp:rsid wsp:val=&quot;008117F1&quot;/&gt;&lt;wsp:rsid wsp:val=&quot;00811A31&quot;/&gt;&lt;wsp:rsid wsp:val=&quot;00811BAA&quot;/&gt;&lt;wsp:rsid wsp:val=&quot;00811E64&quot;/&gt;&lt;wsp:rsid wsp:val=&quot;008127AE&quot;/&gt;&lt;wsp:rsid wsp:val=&quot;00812B29&quot;/&gt;&lt;wsp:rsid wsp:val=&quot;008131ED&quot;/&gt;&lt;wsp:rsid wsp:val=&quot;00813B78&quot;/&gt;&lt;wsp:rsid wsp:val=&quot;008146F8&quot;/&gt;&lt;wsp:rsid wsp:val=&quot;008151FC&quot;/&gt;&lt;wsp:rsid wsp:val=&quot;008159C9&quot;/&gt;&lt;wsp:rsid wsp:val=&quot;008161AB&quot;/&gt;&lt;wsp:rsid wsp:val=&quot;008169A1&quot;/&gt;&lt;wsp:rsid wsp:val=&quot;00817387&quot;/&gt;&lt;wsp:rsid wsp:val=&quot;00817A94&quot;/&gt;&lt;wsp:rsid wsp:val=&quot;00817F70&quot;/&gt;&lt;wsp:rsid wsp:val=&quot;00820E15&quot;/&gt;&lt;wsp:rsid wsp:val=&quot;00821D81&quot;/&gt;&lt;wsp:rsid wsp:val=&quot;008229A2&quot;/&gt;&lt;wsp:rsid wsp:val=&quot;00822B1C&quot;/&gt;&lt;wsp:rsid wsp:val=&quot;00822D69&quot;/&gt;&lt;wsp:rsid wsp:val=&quot;0082323B&quot;/&gt;&lt;wsp:rsid wsp:val=&quot;008233BF&quot;/&gt;&lt;wsp:rsid wsp:val=&quot;00823C0A&quot;/&gt;&lt;wsp:rsid wsp:val=&quot;0082401B&quot;/&gt;&lt;wsp:rsid wsp:val=&quot;00824317&quot;/&gt;&lt;wsp:rsid wsp:val=&quot;008245F6&quot;/&gt;&lt;wsp:rsid wsp:val=&quot;00824E00&quot;/&gt;&lt;wsp:rsid wsp:val=&quot;008253FA&quot;/&gt;&lt;wsp:rsid wsp:val=&quot;00825422&quot;/&gt;&lt;wsp:rsid wsp:val=&quot;008254CE&quot;/&gt;&lt;wsp:rsid wsp:val=&quot;00825C30&quot;/&gt;&lt;wsp:rsid wsp:val=&quot;008260DD&quot;/&gt;&lt;wsp:rsid wsp:val=&quot;00827311&quot;/&gt;&lt;wsp:rsid wsp:val=&quot;00827CBE&quot;/&gt;&lt;wsp:rsid wsp:val=&quot;00827EA6&quot;/&gt;&lt;wsp:rsid wsp:val=&quot;008308B1&quot;/&gt;&lt;wsp:rsid wsp:val=&quot;00830C2E&quot;/&gt;&lt;wsp:rsid wsp:val=&quot;0083147D&quot;/&gt;&lt;wsp:rsid wsp:val=&quot;008315CB&quot;/&gt;&lt;wsp:rsid wsp:val=&quot;00832408&quot;/&gt;&lt;wsp:rsid wsp:val=&quot;00832978&quot;/&gt;&lt;wsp:rsid wsp:val=&quot;00832C2F&quot;/&gt;&lt;wsp:rsid wsp:val=&quot;00832E4C&quot;/&gt;&lt;wsp:rsid wsp:val=&quot;008331AF&quot;/&gt;&lt;wsp:rsid wsp:val=&quot;008336B3&quot;/&gt;&lt;wsp:rsid wsp:val=&quot;008344EC&quot;/&gt;&lt;wsp:rsid wsp:val=&quot;00834633&quot;/&gt;&lt;wsp:rsid wsp:val=&quot;00834B6B&quot;/&gt;&lt;wsp:rsid wsp:val=&quot;00834D0D&quot;/&gt;&lt;wsp:rsid wsp:val=&quot;008355EE&quot;/&gt;&lt;wsp:rsid wsp:val=&quot;00835632&quot;/&gt;&lt;wsp:rsid wsp:val=&quot;00835875&quot;/&gt;&lt;wsp:rsid wsp:val=&quot;00835AEA&quot;/&gt;&lt;wsp:rsid wsp:val=&quot;00835D30&quot;/&gt;&lt;wsp:rsid wsp:val=&quot;00835DA3&quot;/&gt;&lt;wsp:rsid wsp:val=&quot;008360D5&quot;/&gt;&lt;wsp:rsid wsp:val=&quot;00836B55&quot;/&gt;&lt;wsp:rsid wsp:val=&quot;00836EFF&quot;/&gt;&lt;wsp:rsid wsp:val=&quot;00836FDE&quot;/&gt;&lt;wsp:rsid wsp:val=&quot;00837A21&quot;/&gt;&lt;wsp:rsid wsp:val=&quot;00837E78&quot;/&gt;&lt;wsp:rsid wsp:val=&quot;0084067C&quot;/&gt;&lt;wsp:rsid wsp:val=&quot;00840BDF&quot;/&gt;&lt;wsp:rsid wsp:val=&quot;00841291&quot;/&gt;&lt;wsp:rsid wsp:val=&quot;008414C6&quot;/&gt;&lt;wsp:rsid wsp:val=&quot;0084298F&quot;/&gt;&lt;wsp:rsid wsp:val=&quot;00843117&quot;/&gt;&lt;wsp:rsid wsp:val=&quot;00843682&quot;/&gt;&lt;wsp:rsid wsp:val=&quot;00843945&quot;/&gt;&lt;wsp:rsid wsp:val=&quot;0084404E&quot;/&gt;&lt;wsp:rsid wsp:val=&quot;008440F5&quot;/&gt;&lt;wsp:rsid wsp:val=&quot;00845115&quot;/&gt;&lt;wsp:rsid wsp:val=&quot;00845A91&quot;/&gt;&lt;wsp:rsid wsp:val=&quot;008464E5&quot;/&gt;&lt;wsp:rsid wsp:val=&quot;00846B21&quot;/&gt;&lt;wsp:rsid wsp:val=&quot;00846DD1&quot;/&gt;&lt;wsp:rsid wsp:val=&quot;00847488&quot;/&gt;&lt;wsp:rsid wsp:val=&quot;00847DF6&quot;/&gt;&lt;wsp:rsid wsp:val=&quot;008500B9&quot;/&gt;&lt;wsp:rsid wsp:val=&quot;00850213&quot;/&gt;&lt;wsp:rsid wsp:val=&quot;0085036D&quot;/&gt;&lt;wsp:rsid wsp:val=&quot;00850D5F&quot;/&gt;&lt;wsp:rsid wsp:val=&quot;008511D4&quot;/&gt;&lt;wsp:rsid wsp:val=&quot;00851512&quot;/&gt;&lt;wsp:rsid wsp:val=&quot;00852423&quot;/&gt;&lt;wsp:rsid wsp:val=&quot;00852493&quot;/&gt;&lt;wsp:rsid wsp:val=&quot;008527BE&quot;/&gt;&lt;wsp:rsid wsp:val=&quot;00853C16&quot;/&gt;&lt;wsp:rsid wsp:val=&quot;00853E34&quot;/&gt;&lt;wsp:rsid wsp:val=&quot;00854C67&quot;/&gt;&lt;wsp:rsid wsp:val=&quot;00854CDE&quot;/&gt;&lt;wsp:rsid wsp:val=&quot;00855265&quot;/&gt;&lt;wsp:rsid wsp:val=&quot;008561B0&quot;/&gt;&lt;wsp:rsid wsp:val=&quot;00856DED&quot;/&gt;&lt;wsp:rsid wsp:val=&quot;00856F40&quot;/&gt;&lt;wsp:rsid wsp:val=&quot;0085734E&quot;/&gt;&lt;wsp:rsid wsp:val=&quot;00857B33&quot;/&gt;&lt;wsp:rsid wsp:val=&quot;00857FB7&quot;/&gt;&lt;wsp:rsid wsp:val=&quot;00860B4A&quot;/&gt;&lt;wsp:rsid wsp:val=&quot;00860C60&quot;/&gt;&lt;wsp:rsid wsp:val=&quot;00862D21&quot;/&gt;&lt;wsp:rsid wsp:val=&quot;00863233&quot;/&gt;&lt;wsp:rsid wsp:val=&quot;00863963&quot;/&gt;&lt;wsp:rsid wsp:val=&quot;00863BE0&quot;/&gt;&lt;wsp:rsid wsp:val=&quot;00864AAF&quot;/&gt;&lt;wsp:rsid wsp:val=&quot;00864B3C&quot;/&gt;&lt;wsp:rsid wsp:val=&quot;008651FD&quot;/&gt;&lt;wsp:rsid wsp:val=&quot;00865C6D&quot;/&gt;&lt;wsp:rsid wsp:val=&quot;008669FE&quot;/&gt;&lt;wsp:rsid wsp:val=&quot;00870988&quot;/&gt;&lt;wsp:rsid wsp:val=&quot;008717B2&quot;/&gt;&lt;wsp:rsid wsp:val=&quot;0087244E&quot;/&gt;&lt;wsp:rsid wsp:val=&quot;008726B6&quot;/&gt;&lt;wsp:rsid wsp:val=&quot;00872D60&quot;/&gt;&lt;wsp:rsid wsp:val=&quot;00873461&quot;/&gt;&lt;wsp:rsid wsp:val=&quot;008736FA&quot;/&gt;&lt;wsp:rsid wsp:val=&quot;008738BF&quot;/&gt;&lt;wsp:rsid wsp:val=&quot;00874C7F&quot;/&gt;&lt;wsp:rsid wsp:val=&quot;00874D61&quot;/&gt;&lt;wsp:rsid wsp:val=&quot;008752DA&quot;/&gt;&lt;wsp:rsid wsp:val=&quot;00876C63&quot;/&gt;&lt;wsp:rsid wsp:val=&quot;0087733B&quot;/&gt;&lt;wsp:rsid wsp:val=&quot;008777A5&quot;/&gt;&lt;wsp:rsid wsp:val=&quot;00877834&quot;/&gt;&lt;wsp:rsid wsp:val=&quot;00877D72&quot;/&gt;&lt;wsp:rsid wsp:val=&quot;00877F04&quot;/&gt;&lt;wsp:rsid wsp:val=&quot;008807AB&quot;/&gt;&lt;wsp:rsid wsp:val=&quot;00880E76&quot;/&gt;&lt;wsp:rsid wsp:val=&quot;0088129D&quot;/&gt;&lt;wsp:rsid wsp:val=&quot;008817CA&quot;/&gt;&lt;wsp:rsid wsp:val=&quot;00881ABF&quot;/&gt;&lt;wsp:rsid wsp:val=&quot;00881B6A&quot;/&gt;&lt;wsp:rsid wsp:val=&quot;008831E6&quot;/&gt;&lt;wsp:rsid wsp:val=&quot;00883B11&quot;/&gt;&lt;wsp:rsid wsp:val=&quot;00883CA6&quot;/&gt;&lt;wsp:rsid wsp:val=&quot;00884869&quot;/&gt;&lt;wsp:rsid wsp:val=&quot;008852A2&quot;/&gt;&lt;wsp:rsid wsp:val=&quot;008855A4&quot;/&gt;&lt;wsp:rsid wsp:val=&quot;00885784&quot;/&gt;&lt;wsp:rsid wsp:val=&quot;008859C7&quot;/&gt;&lt;wsp:rsid wsp:val=&quot;00885A35&quot;/&gt;&lt;wsp:rsid wsp:val=&quot;00885A93&quot;/&gt;&lt;wsp:rsid wsp:val=&quot;00885E3A&quot;/&gt;&lt;wsp:rsid wsp:val=&quot;00886673&quot;/&gt;&lt;wsp:rsid wsp:val=&quot;00886693&quot;/&gt;&lt;wsp:rsid wsp:val=&quot;00886969&quot;/&gt;&lt;wsp:rsid wsp:val=&quot;00886BC4&quot;/&gt;&lt;wsp:rsid wsp:val=&quot;00886CD9&quot;/&gt;&lt;wsp:rsid wsp:val=&quot;00887602&quot;/&gt;&lt;wsp:rsid wsp:val=&quot;00887920&quot;/&gt;&lt;wsp:rsid wsp:val=&quot;00890232&quot;/&gt;&lt;wsp:rsid wsp:val=&quot;00890A02&quot;/&gt;&lt;wsp:rsid wsp:val=&quot;00890B41&quot;/&gt;&lt;wsp:rsid wsp:val=&quot;00890F77&quot;/&gt;&lt;wsp:rsid wsp:val=&quot;00891C30&quot;/&gt;&lt;wsp:rsid wsp:val=&quot;00892317&quot;/&gt;&lt;wsp:rsid wsp:val=&quot;00892605&quot;/&gt;&lt;wsp:rsid wsp:val=&quot;008929F8&quot;/&gt;&lt;wsp:rsid wsp:val=&quot;00892B31&quot;/&gt;&lt;wsp:rsid wsp:val=&quot;00892C61&quot;/&gt;&lt;wsp:rsid wsp:val=&quot;00893B86&quot;/&gt;&lt;wsp:rsid wsp:val=&quot;00894215&quot;/&gt;&lt;wsp:rsid wsp:val=&quot;00894574&quot;/&gt;&lt;wsp:rsid wsp:val=&quot;00894FF7&quot;/&gt;&lt;wsp:rsid wsp:val=&quot;008955E8&quot;/&gt;&lt;wsp:rsid wsp:val=&quot;0089591D&quot;/&gt;&lt;wsp:rsid wsp:val=&quot;00895A92&quot;/&gt;&lt;wsp:rsid wsp:val=&quot;00895E95&quot;/&gt;&lt;wsp:rsid wsp:val=&quot;00895F95&quot;/&gt;&lt;wsp:rsid wsp:val=&quot;00896299&quot;/&gt;&lt;wsp:rsid wsp:val=&quot;0089740D&quot;/&gt;&lt;wsp:rsid wsp:val=&quot;00897EDA&quot;/&gt;&lt;wsp:rsid wsp:val=&quot;008A0655&quot;/&gt;&lt;wsp:rsid wsp:val=&quot;008A108E&quot;/&gt;&lt;wsp:rsid wsp:val=&quot;008A1484&quot;/&gt;&lt;wsp:rsid wsp:val=&quot;008A20F8&quot;/&gt;&lt;wsp:rsid wsp:val=&quot;008A443F&quot;/&gt;&lt;wsp:rsid wsp:val=&quot;008A46A0&quot;/&gt;&lt;wsp:rsid wsp:val=&quot;008A4C1E&quot;/&gt;&lt;wsp:rsid wsp:val=&quot;008A52DF&quot;/&gt;&lt;wsp:rsid wsp:val=&quot;008A5AF3&quot;/&gt;&lt;wsp:rsid wsp:val=&quot;008A5B17&quot;/&gt;&lt;wsp:rsid wsp:val=&quot;008A60F3&quot;/&gt;&lt;wsp:rsid wsp:val=&quot;008A659A&quot;/&gt;&lt;wsp:rsid wsp:val=&quot;008A73E8&quot;/&gt;&lt;wsp:rsid wsp:val=&quot;008A74C9&quot;/&gt;&lt;wsp:rsid wsp:val=&quot;008A75AC&quot;/&gt;&lt;wsp:rsid wsp:val=&quot;008B0010&quot;/&gt;&lt;wsp:rsid wsp:val=&quot;008B0825&quot;/&gt;&lt;wsp:rsid wsp:val=&quot;008B0CA4&quot;/&gt;&lt;wsp:rsid wsp:val=&quot;008B0DBC&quot;/&gt;&lt;wsp:rsid wsp:val=&quot;008B0F04&quot;/&gt;&lt;wsp:rsid wsp:val=&quot;008B0FCF&quot;/&gt;&lt;wsp:rsid wsp:val=&quot;008B1E0A&quot;/&gt;&lt;wsp:rsid wsp:val=&quot;008B1E2B&quot;/&gt;&lt;wsp:rsid wsp:val=&quot;008B215B&quot;/&gt;&lt;wsp:rsid wsp:val=&quot;008B22A0&quot;/&gt;&lt;wsp:rsid wsp:val=&quot;008B2462&quot;/&gt;&lt;wsp:rsid wsp:val=&quot;008B2CC0&quot;/&gt;&lt;wsp:rsid wsp:val=&quot;008B339E&quot;/&gt;&lt;wsp:rsid wsp:val=&quot;008B45B5&quot;/&gt;&lt;wsp:rsid wsp:val=&quot;008B45FD&quot;/&gt;&lt;wsp:rsid wsp:val=&quot;008B53CD&quot;/&gt;&lt;wsp:rsid wsp:val=&quot;008B5536&quot;/&gt;&lt;wsp:rsid wsp:val=&quot;008B5547&quot;/&gt;&lt;wsp:rsid wsp:val=&quot;008B5883&quot;/&gt;&lt;wsp:rsid wsp:val=&quot;008B5B7D&quot;/&gt;&lt;wsp:rsid wsp:val=&quot;008B5C39&quot;/&gt;&lt;wsp:rsid wsp:val=&quot;008B6E8E&quot;/&gt;&lt;wsp:rsid wsp:val=&quot;008B78D2&quot;/&gt;&lt;wsp:rsid wsp:val=&quot;008B7944&quot;/&gt;&lt;wsp:rsid wsp:val=&quot;008C05B7&quot;/&gt;&lt;wsp:rsid wsp:val=&quot;008C12B7&quot;/&gt;&lt;wsp:rsid wsp:val=&quot;008C1B54&quot;/&gt;&lt;wsp:rsid wsp:val=&quot;008C1F54&quot;/&gt;&lt;wsp:rsid wsp:val=&quot;008C20BF&quot;/&gt;&lt;wsp:rsid wsp:val=&quot;008C24C8&quot;/&gt;&lt;wsp:rsid wsp:val=&quot;008C2D9F&quot;/&gt;&lt;wsp:rsid wsp:val=&quot;008C31D1&quot;/&gt;&lt;wsp:rsid wsp:val=&quot;008C3A8C&quot;/&gt;&lt;wsp:rsid wsp:val=&quot;008C3BF8&quot;/&gt;&lt;wsp:rsid wsp:val=&quot;008C4124&quot;/&gt;&lt;wsp:rsid wsp:val=&quot;008C43E0&quot;/&gt;&lt;wsp:rsid wsp:val=&quot;008C43EC&quot;/&gt;&lt;wsp:rsid wsp:val=&quot;008C48DA&quot;/&gt;&lt;wsp:rsid wsp:val=&quot;008C5412&quot;/&gt;&lt;wsp:rsid wsp:val=&quot;008C57AE&quot;/&gt;&lt;wsp:rsid wsp:val=&quot;008C59B9&quot;/&gt;&lt;wsp:rsid wsp:val=&quot;008C5F55&quot;/&gt;&lt;wsp:rsid wsp:val=&quot;008C61AF&quot;/&gt;&lt;wsp:rsid wsp:val=&quot;008C62FE&quot;/&gt;&lt;wsp:rsid wsp:val=&quot;008C7198&quot;/&gt;&lt;wsp:rsid wsp:val=&quot;008C7253&quot;/&gt;&lt;wsp:rsid wsp:val=&quot;008C74EB&quot;/&gt;&lt;wsp:rsid wsp:val=&quot;008C7A9E&quot;/&gt;&lt;wsp:rsid wsp:val=&quot;008D0B39&quot;/&gt;&lt;wsp:rsid wsp:val=&quot;008D0B67&quot;/&gt;&lt;wsp:rsid wsp:val=&quot;008D1070&quot;/&gt;&lt;wsp:rsid wsp:val=&quot;008D16C8&quot;/&gt;&lt;wsp:rsid wsp:val=&quot;008D1C40&quot;/&gt;&lt;wsp:rsid wsp:val=&quot;008D262F&quot;/&gt;&lt;wsp:rsid wsp:val=&quot;008D269E&quot;/&gt;&lt;wsp:rsid wsp:val=&quot;008D2CD1&quot;/&gt;&lt;wsp:rsid wsp:val=&quot;008D2EC1&quot;/&gt;&lt;wsp:rsid wsp:val=&quot;008D305A&quot;/&gt;&lt;wsp:rsid wsp:val=&quot;008D43D4&quot;/&gt;&lt;wsp:rsid wsp:val=&quot;008D4833&quot;/&gt;&lt;wsp:rsid wsp:val=&quot;008D48EE&quot;/&gt;&lt;wsp:rsid wsp:val=&quot;008D4B74&quot;/&gt;&lt;wsp:rsid wsp:val=&quot;008D4BF9&quot;/&gt;&lt;wsp:rsid wsp:val=&quot;008D5236&quot;/&gt;&lt;wsp:rsid wsp:val=&quot;008D5410&quot;/&gt;&lt;wsp:rsid wsp:val=&quot;008D62B7&quot;/&gt;&lt;wsp:rsid wsp:val=&quot;008D65C7&quot;/&gt;&lt;wsp:rsid wsp:val=&quot;008D7375&quot;/&gt;&lt;wsp:rsid wsp:val=&quot;008D7496&quot;/&gt;&lt;wsp:rsid wsp:val=&quot;008D757F&quot;/&gt;&lt;wsp:rsid wsp:val=&quot;008D77C5&quot;/&gt;&lt;wsp:rsid wsp:val=&quot;008D7AC9&quot;/&gt;&lt;wsp:rsid wsp:val=&quot;008D7BBC&quot;/&gt;&lt;wsp:rsid wsp:val=&quot;008E0715&quot;/&gt;&lt;wsp:rsid wsp:val=&quot;008E0A6E&quot;/&gt;&lt;wsp:rsid wsp:val=&quot;008E0E00&quot;/&gt;&lt;wsp:rsid wsp:val=&quot;008E1A41&quot;/&gt;&lt;wsp:rsid wsp:val=&quot;008E1BBB&quot;/&gt;&lt;wsp:rsid wsp:val=&quot;008E2363&quot;/&gt;&lt;wsp:rsid wsp:val=&quot;008E2543&quot;/&gt;&lt;wsp:rsid wsp:val=&quot;008E28E4&quot;/&gt;&lt;wsp:rsid wsp:val=&quot;008E3129&quot;/&gt;&lt;wsp:rsid wsp:val=&quot;008E4057&quot;/&gt;&lt;wsp:rsid wsp:val=&quot;008E487D&quot;/&gt;&lt;wsp:rsid wsp:val=&quot;008E4929&quot;/&gt;&lt;wsp:rsid wsp:val=&quot;008E4CD3&quot;/&gt;&lt;wsp:rsid wsp:val=&quot;008E4E13&quot;/&gt;&lt;wsp:rsid wsp:val=&quot;008E5125&quot;/&gt;&lt;wsp:rsid wsp:val=&quot;008E5530&quot;/&gt;&lt;wsp:rsid wsp:val=&quot;008E577E&quot;/&gt;&lt;wsp:rsid wsp:val=&quot;008E6A6C&quot;/&gt;&lt;wsp:rsid wsp:val=&quot;008E6F7C&quot;/&gt;&lt;wsp:rsid wsp:val=&quot;008E725B&quot;/&gt;&lt;wsp:rsid wsp:val=&quot;008F0070&quot;/&gt;&lt;wsp:rsid wsp:val=&quot;008F0AE9&quot;/&gt;&lt;wsp:rsid wsp:val=&quot;008F107D&quot;/&gt;&lt;wsp:rsid wsp:val=&quot;008F12CD&quot;/&gt;&lt;wsp:rsid wsp:val=&quot;008F13B3&quot;/&gt;&lt;wsp:rsid wsp:val=&quot;008F1537&quot;/&gt;&lt;wsp:rsid wsp:val=&quot;008F1944&quot;/&gt;&lt;wsp:rsid wsp:val=&quot;008F2832&quot;/&gt;&lt;wsp:rsid wsp:val=&quot;008F2C03&quot;/&gt;&lt;wsp:rsid wsp:val=&quot;008F302B&quot;/&gt;&lt;wsp:rsid wsp:val=&quot;008F3089&quot;/&gt;&lt;wsp:rsid wsp:val=&quot;008F3B7E&quot;/&gt;&lt;wsp:rsid wsp:val=&quot;008F3EA8&quot;/&gt;&lt;wsp:rsid wsp:val=&quot;008F423F&quot;/&gt;&lt;wsp:rsid wsp:val=&quot;008F447C&quot;/&gt;&lt;wsp:rsid wsp:val=&quot;008F4FD7&quot;/&gt;&lt;wsp:rsid wsp:val=&quot;008F5059&quot;/&gt;&lt;wsp:rsid wsp:val=&quot;008F5328&quot;/&gt;&lt;wsp:rsid wsp:val=&quot;008F5AC0&quot;/&gt;&lt;wsp:rsid wsp:val=&quot;008F62F8&quot;/&gt;&lt;wsp:rsid wsp:val=&quot;008F63B0&quot;/&gt;&lt;wsp:rsid wsp:val=&quot;008F686A&quot;/&gt;&lt;wsp:rsid wsp:val=&quot;008F6AF7&quot;/&gt;&lt;wsp:rsid wsp:val=&quot;008F6B15&quot;/&gt;&lt;wsp:rsid wsp:val=&quot;008F7950&quot;/&gt;&lt;wsp:rsid wsp:val=&quot;008F7FC2&quot;/&gt;&lt;wsp:rsid wsp:val=&quot;009000CB&quot;/&gt;&lt;wsp:rsid wsp:val=&quot;009009CE&quot;/&gt;&lt;wsp:rsid wsp:val=&quot;009012B0&quot;/&gt;&lt;wsp:rsid wsp:val=&quot;009015DF&quot;/&gt;&lt;wsp:rsid wsp:val=&quot;0090181C&quot;/&gt;&lt;wsp:rsid wsp:val=&quot;0090240B&quot;/&gt;&lt;wsp:rsid wsp:val=&quot;009024B6&quot;/&gt;&lt;wsp:rsid wsp:val=&quot;00902AC7&quot;/&gt;&lt;wsp:rsid wsp:val=&quot;00902DAE&quot;/&gt;&lt;wsp:rsid wsp:val=&quot;009036C0&quot;/&gt;&lt;wsp:rsid wsp:val=&quot;00903886&quot;/&gt;&lt;wsp:rsid wsp:val=&quot;00903B71&quot;/&gt;&lt;wsp:rsid wsp:val=&quot;00903C2F&quot;/&gt;&lt;wsp:rsid wsp:val=&quot;00903CC6&quot;/&gt;&lt;wsp:rsid wsp:val=&quot;00903E54&quot;/&gt;&lt;wsp:rsid wsp:val=&quot;009040BD&quot;/&gt;&lt;wsp:rsid wsp:val=&quot;00904396&quot;/&gt;&lt;wsp:rsid wsp:val=&quot;00904824&quot;/&gt;&lt;wsp:rsid wsp:val=&quot;009049CE&quot;/&gt;&lt;wsp:rsid wsp:val=&quot;00904C5D&quot;/&gt;&lt;wsp:rsid wsp:val=&quot;00905245&quot;/&gt;&lt;wsp:rsid wsp:val=&quot;009059EB&quot;/&gt;&lt;wsp:rsid wsp:val=&quot;00905E18&quot;/&gt;&lt;wsp:rsid wsp:val=&quot;009061EF&quot;/&gt;&lt;wsp:rsid wsp:val=&quot;00906CD4&quot;/&gt;&lt;wsp:rsid wsp:val=&quot;00907C67&quot;/&gt;&lt;wsp:rsid wsp:val=&quot;00907CD8&quot;/&gt;&lt;wsp:rsid wsp:val=&quot;00910147&quot;/&gt;&lt;wsp:rsid wsp:val=&quot;009108B0&quot;/&gt;&lt;wsp:rsid wsp:val=&quot;00911753&quot;/&gt;&lt;wsp:rsid wsp:val=&quot;00911A82&quot;/&gt;&lt;wsp:rsid wsp:val=&quot;00911B66&quot;/&gt;&lt;wsp:rsid wsp:val=&quot;00911E97&quot;/&gt;&lt;wsp:rsid wsp:val=&quot;009122F3&quot;/&gt;&lt;wsp:rsid wsp:val=&quot;0091283C&quot;/&gt;&lt;wsp:rsid wsp:val=&quot;00912B0E&quot;/&gt;&lt;wsp:rsid wsp:val=&quot;00912C4E&quot;/&gt;&lt;wsp:rsid wsp:val=&quot;00912FBF&quot;/&gt;&lt;wsp:rsid wsp:val=&quot;00913095&quot;/&gt;&lt;wsp:rsid wsp:val=&quot;00913408&quot;/&gt;&lt;wsp:rsid wsp:val=&quot;009136C4&quot;/&gt;&lt;wsp:rsid wsp:val=&quot;00914368&quot;/&gt;&lt;wsp:rsid wsp:val=&quot;0091461C&quot;/&gt;&lt;wsp:rsid wsp:val=&quot;00915573&quot;/&gt;&lt;wsp:rsid wsp:val=&quot;0091597B&quot;/&gt;&lt;wsp:rsid wsp:val=&quot;00915ECD&quot;/&gt;&lt;wsp:rsid wsp:val=&quot;009163BB&quot;/&gt;&lt;wsp:rsid wsp:val=&quot;00916799&quot;/&gt;&lt;wsp:rsid wsp:val=&quot;00916DC5&quot;/&gt;&lt;wsp:rsid wsp:val=&quot;00916F8E&quot;/&gt;&lt;wsp:rsid wsp:val=&quot;00920D15&quot;/&gt;&lt;wsp:rsid wsp:val=&quot;00920E23&quot;/&gt;&lt;wsp:rsid wsp:val=&quot;0092162F&quot;/&gt;&lt;wsp:rsid wsp:val=&quot;00921764&quot;/&gt;&lt;wsp:rsid wsp:val=&quot;009219C9&quot;/&gt;&lt;wsp:rsid wsp:val=&quot;00921F50&quot;/&gt;&lt;wsp:rsid wsp:val=&quot;0092244C&quot;/&gt;&lt;wsp:rsid wsp:val=&quot;009226E1&quot;/&gt;&lt;wsp:rsid wsp:val=&quot;009235C1&quot;/&gt;&lt;wsp:rsid wsp:val=&quot;0092374B&quot;/&gt;&lt;wsp:rsid wsp:val=&quot;0092379C&quot;/&gt;&lt;wsp:rsid wsp:val=&quot;00923A06&quot;/&gt;&lt;wsp:rsid wsp:val=&quot;00923DF6&quot;/&gt;&lt;wsp:rsid wsp:val=&quot;00924607&quot;/&gt;&lt;wsp:rsid wsp:val=&quot;00924FF7&quot;/&gt;&lt;wsp:rsid wsp:val=&quot;0092517A&quot;/&gt;&lt;wsp:rsid wsp:val=&quot;0092542D&quot;/&gt;&lt;wsp:rsid wsp:val=&quot;0092637E&quot;/&gt;&lt;wsp:rsid wsp:val=&quot;00926A77&quot;/&gt;&lt;wsp:rsid wsp:val=&quot;00926A90&quot;/&gt;&lt;wsp:rsid wsp:val=&quot;00926DE5&quot;/&gt;&lt;wsp:rsid wsp:val=&quot;00926FE1&quot;/&gt;&lt;wsp:rsid wsp:val=&quot;00927D92&quot;/&gt;&lt;wsp:rsid wsp:val=&quot;009306AD&quot;/&gt;&lt;wsp:rsid wsp:val=&quot;00930D31&quot;/&gt;&lt;wsp:rsid wsp:val=&quot;00931497&quot;/&gt;&lt;wsp:rsid wsp:val=&quot;00931B39&quot;/&gt;&lt;wsp:rsid wsp:val=&quot;0093272E&quot;/&gt;&lt;wsp:rsid wsp:val=&quot;00932943&quot;/&gt;&lt;wsp:rsid wsp:val=&quot;00932992&quot;/&gt;&lt;wsp:rsid wsp:val=&quot;009333F6&quot;/&gt;&lt;wsp:rsid wsp:val=&quot;009334BF&quot;/&gt;&lt;wsp:rsid wsp:val=&quot;00933CA7&quot;/&gt;&lt;wsp:rsid wsp:val=&quot;00933D62&quot;/&gt;&lt;wsp:rsid wsp:val=&quot;00934028&quot;/&gt;&lt;wsp:rsid wsp:val=&quot;0093408A&quot;/&gt;&lt;wsp:rsid wsp:val=&quot;00934DE1&quot;/&gt;&lt;wsp:rsid wsp:val=&quot;00934DEE&quot;/&gt;&lt;wsp:rsid wsp:val=&quot;00935813&quot;/&gt;&lt;wsp:rsid wsp:val=&quot;009362CB&quot;/&gt;&lt;wsp:rsid wsp:val=&quot;00936B50&quot;/&gt;&lt;wsp:rsid wsp:val=&quot;00937AD1&quot;/&gt;&lt;wsp:rsid wsp:val=&quot;0094001B&quot;/&gt;&lt;wsp:rsid wsp:val=&quot;00940025&quot;/&gt;&lt;wsp:rsid wsp:val=&quot;0094003E&quot;/&gt;&lt;wsp:rsid wsp:val=&quot;00940362&quot;/&gt;&lt;wsp:rsid wsp:val=&quot;00940F01&quot;/&gt;&lt;wsp:rsid wsp:val=&quot;00941214&quot;/&gt;&lt;wsp:rsid wsp:val=&quot;0094130A&quot;/&gt;&lt;wsp:rsid wsp:val=&quot;009416E9&quot;/&gt;&lt;wsp:rsid wsp:val=&quot;00941A84&quot;/&gt;&lt;wsp:rsid wsp:val=&quot;00941DF1&quot;/&gt;&lt;wsp:rsid wsp:val=&quot;009420C8&quot;/&gt;&lt;wsp:rsid wsp:val=&quot;009421B0&quot;/&gt;&lt;wsp:rsid wsp:val=&quot;00942392&quot;/&gt;&lt;wsp:rsid wsp:val=&quot;009434A3&quot;/&gt;&lt;wsp:rsid wsp:val=&quot;00943816&quot;/&gt;&lt;wsp:rsid wsp:val=&quot;00943B23&quot;/&gt;&lt;wsp:rsid wsp:val=&quot;00943C8B&quot;/&gt;&lt;wsp:rsid wsp:val=&quot;00943CE3&quot;/&gt;&lt;wsp:rsid wsp:val=&quot;00943E5E&quot;/&gt;&lt;wsp:rsid wsp:val=&quot;00943EC5&quot;/&gt;&lt;wsp:rsid wsp:val=&quot;009440DA&quot;/&gt;&lt;wsp:rsid wsp:val=&quot;00944572&quot;/&gt;&lt;wsp:rsid wsp:val=&quot;00944E61&quot;/&gt;&lt;wsp:rsid wsp:val=&quot;00945168&quot;/&gt;&lt;wsp:rsid wsp:val=&quot;00945793&quot;/&gt;&lt;wsp:rsid wsp:val=&quot;00946259&quot;/&gt;&lt;wsp:rsid wsp:val=&quot;00946315&quot;/&gt;&lt;wsp:rsid wsp:val=&quot;009467DC&quot;/&gt;&lt;wsp:rsid wsp:val=&quot;0094761A&quot;/&gt;&lt;wsp:rsid wsp:val=&quot;00947F59&quot;/&gt;&lt;wsp:rsid wsp:val=&quot;00950272&quot;/&gt;&lt;wsp:rsid wsp:val=&quot;00950553&quot;/&gt;&lt;wsp:rsid wsp:val=&quot;009505A7&quot;/&gt;&lt;wsp:rsid wsp:val=&quot;00952F90&quot;/&gt;&lt;wsp:rsid wsp:val=&quot;009530CA&quot;/&gt;&lt;wsp:rsid wsp:val=&quot;00953929&quot;/&gt;&lt;wsp:rsid wsp:val=&quot;00954D53&quot;/&gt;&lt;wsp:rsid wsp:val=&quot;00954EBB&quot;/&gt;&lt;wsp:rsid wsp:val=&quot;009553B2&quot;/&gt;&lt;wsp:rsid wsp:val=&quot;009557A7&quot;/&gt;&lt;wsp:rsid wsp:val=&quot;00955BFB&quot;/&gt;&lt;wsp:rsid wsp:val=&quot;00956109&quot;/&gt;&lt;wsp:rsid wsp:val=&quot;009561AD&quot;/&gt;&lt;wsp:rsid wsp:val=&quot;0095793F&quot;/&gt;&lt;wsp:rsid wsp:val=&quot;009579B0&quot;/&gt;&lt;wsp:rsid wsp:val=&quot;009600C4&quot;/&gt;&lt;wsp:rsid wsp:val=&quot;009601E6&quot;/&gt;&lt;wsp:rsid wsp:val=&quot;0096030C&quot;/&gt;&lt;wsp:rsid wsp:val=&quot;0096040C&quot;/&gt;&lt;wsp:rsid wsp:val=&quot;0096054F&quot;/&gt;&lt;wsp:rsid wsp:val=&quot;009614E9&quot;/&gt;&lt;wsp:rsid wsp:val=&quot;009618E4&quot;/&gt;&lt;wsp:rsid wsp:val=&quot;00961DED&quot;/&gt;&lt;wsp:rsid wsp:val=&quot;00961FF5&quot;/&gt;&lt;wsp:rsid wsp:val=&quot;00962566&quot;/&gt;&lt;wsp:rsid wsp:val=&quot;00962E43&quot;/&gt;&lt;wsp:rsid wsp:val=&quot;00963B1C&quot;/&gt;&lt;wsp:rsid wsp:val=&quot;00964211&quot;/&gt;&lt;wsp:rsid wsp:val=&quot;00964CAA&quot;/&gt;&lt;wsp:rsid wsp:val=&quot;00965EAD&quot;/&gt;&lt;wsp:rsid wsp:val=&quot;00966853&quot;/&gt;&lt;wsp:rsid wsp:val=&quot;009673C2&quot;/&gt;&lt;wsp:rsid wsp:val=&quot;00967EF4&quot;/&gt;&lt;wsp:rsid wsp:val=&quot;00970373&quot;/&gt;&lt;wsp:rsid wsp:val=&quot;0097041E&quot;/&gt;&lt;wsp:rsid wsp:val=&quot;009705F5&quot;/&gt;&lt;wsp:rsid wsp:val=&quot;00970B4D&quot;/&gt;&lt;wsp:rsid wsp:val=&quot;009711C1&quot;/&gt;&lt;wsp:rsid wsp:val=&quot;00971502&quot;/&gt;&lt;wsp:rsid wsp:val=&quot;009718D1&quot;/&gt;&lt;wsp:rsid wsp:val=&quot;009719E3&quot;/&gt;&lt;wsp:rsid wsp:val=&quot;00971B0A&quot;/&gt;&lt;wsp:rsid wsp:val=&quot;00971CF8&quot;/&gt;&lt;wsp:rsid wsp:val=&quot;0097271E&quot;/&gt;&lt;wsp:rsid wsp:val=&quot;00972EAC&quot;/&gt;&lt;wsp:rsid wsp:val=&quot;009736A2&quot;/&gt;&lt;wsp:rsid wsp:val=&quot;00973AB1&quot;/&gt;&lt;wsp:rsid wsp:val=&quot;00973F77&quot;/&gt;&lt;wsp:rsid wsp:val=&quot;009746FB&quot;/&gt;&lt;wsp:rsid wsp:val=&quot;00974CA3&quot;/&gt;&lt;wsp:rsid wsp:val=&quot;009753C7&quot;/&gt;&lt;wsp:rsid wsp:val=&quot;0097566C&quot;/&gt;&lt;wsp:rsid wsp:val=&quot;00975C51&quot;/&gt;&lt;wsp:rsid wsp:val=&quot;00976615&quot;/&gt;&lt;wsp:rsid wsp:val=&quot;00976E39&quot;/&gt;&lt;wsp:rsid wsp:val=&quot;00976F62&quot;/&gt;&lt;wsp:rsid wsp:val=&quot;00977122&quot;/&gt;&lt;wsp:rsid wsp:val=&quot;00977586&quot;/&gt;&lt;wsp:rsid wsp:val=&quot;00977A19&quot;/&gt;&lt;wsp:rsid wsp:val=&quot;00977C89&quot;/&gt;&lt;wsp:rsid wsp:val=&quot;00980CDF&quot;/&gt;&lt;wsp:rsid wsp:val=&quot;009811D4&quot;/&gt;&lt;wsp:rsid wsp:val=&quot;00983E8F&quot;/&gt;&lt;wsp:rsid wsp:val=&quot;00984303&quot;/&gt;&lt;wsp:rsid wsp:val=&quot;0098447D&quot;/&gt;&lt;wsp:rsid wsp:val=&quot;00985367&quot;/&gt;&lt;wsp:rsid wsp:val=&quot;0098567F&quot;/&gt;&lt;wsp:rsid wsp:val=&quot;00985F6F&quot;/&gt;&lt;wsp:rsid wsp:val=&quot;00986C12&quot;/&gt;&lt;wsp:rsid wsp:val=&quot;0098720F&quot;/&gt;&lt;wsp:rsid wsp:val=&quot;009873D9&quot;/&gt;&lt;wsp:rsid wsp:val=&quot;00990389&quot;/&gt;&lt;wsp:rsid wsp:val=&quot;00991505&quot;/&gt;&lt;wsp:rsid wsp:val=&quot;00991E8E&quot;/&gt;&lt;wsp:rsid wsp:val=&quot;0099203C&quot;/&gt;&lt;wsp:rsid wsp:val=&quot;00992128&quot;/&gt;&lt;wsp:rsid wsp:val=&quot;0099259F&quot;/&gt;&lt;wsp:rsid wsp:val=&quot;009934EF&quot;/&gt;&lt;wsp:rsid wsp:val=&quot;0099377A&quot;/&gt;&lt;wsp:rsid wsp:val=&quot;00993874&quot;/&gt;&lt;wsp:rsid wsp:val=&quot;00993D19&quot;/&gt;&lt;wsp:rsid wsp:val=&quot;00993D3B&quot;/&gt;&lt;wsp:rsid wsp:val=&quot;009951BA&quot;/&gt;&lt;wsp:rsid wsp:val=&quot;00995A40&quot;/&gt;&lt;wsp:rsid wsp:val=&quot;00996661&quot;/&gt;&lt;wsp:rsid wsp:val=&quot;00996C04&quot;/&gt;&lt;wsp:rsid wsp:val=&quot;009975DA&quot;/&gt;&lt;wsp:rsid wsp:val=&quot;009977D0&quot;/&gt;&lt;wsp:rsid wsp:val=&quot;00997959&quot;/&gt;&lt;wsp:rsid wsp:val=&quot;009A0380&quot;/&gt;&lt;wsp:rsid wsp:val=&quot;009A0B42&quot;/&gt;&lt;wsp:rsid wsp:val=&quot;009A110B&quot;/&gt;&lt;wsp:rsid wsp:val=&quot;009A1504&quot;/&gt;&lt;wsp:rsid wsp:val=&quot;009A22C3&quot;/&gt;&lt;wsp:rsid wsp:val=&quot;009A2557&quot;/&gt;&lt;wsp:rsid wsp:val=&quot;009A25B1&quot;/&gt;&lt;wsp:rsid wsp:val=&quot;009A2B39&quot;/&gt;&lt;wsp:rsid wsp:val=&quot;009A2D00&quot;/&gt;&lt;wsp:rsid wsp:val=&quot;009A3DE1&quot;/&gt;&lt;wsp:rsid wsp:val=&quot;009A41C7&quot;/&gt;&lt;wsp:rsid wsp:val=&quot;009A43B7&quot;/&gt;&lt;wsp:rsid wsp:val=&quot;009A4753&quot;/&gt;&lt;wsp:rsid wsp:val=&quot;009A5699&quot;/&gt;&lt;wsp:rsid wsp:val=&quot;009A58BC&quot;/&gt;&lt;wsp:rsid wsp:val=&quot;009A5961&quot;/&gt;&lt;wsp:rsid wsp:val=&quot;009A5E26&quot;/&gt;&lt;wsp:rsid wsp:val=&quot;009A5E87&quot;/&gt;&lt;wsp:rsid wsp:val=&quot;009A634A&quot;/&gt;&lt;wsp:rsid wsp:val=&quot;009A64D7&quot;/&gt;&lt;wsp:rsid wsp:val=&quot;009A6C71&quot;/&gt;&lt;wsp:rsid wsp:val=&quot;009A723A&quot;/&gt;&lt;wsp:rsid wsp:val=&quot;009A73B7&quot;/&gt;&lt;wsp:rsid wsp:val=&quot;009A75A2&quot;/&gt;&lt;wsp:rsid wsp:val=&quot;009A7763&quot;/&gt;&lt;wsp:rsid wsp:val=&quot;009A79FA&quot;/&gt;&lt;wsp:rsid wsp:val=&quot;009B0424&quot;/&gt;&lt;wsp:rsid wsp:val=&quot;009B0572&quot;/&gt;&lt;wsp:rsid wsp:val=&quot;009B0A1F&quot;/&gt;&lt;wsp:rsid wsp:val=&quot;009B100E&quot;/&gt;&lt;wsp:rsid wsp:val=&quot;009B15F9&quot;/&gt;&lt;wsp:rsid wsp:val=&quot;009B1E79&quot;/&gt;&lt;wsp:rsid wsp:val=&quot;009B1ED9&quot;/&gt;&lt;wsp:rsid wsp:val=&quot;009B218E&quot;/&gt;&lt;wsp:rsid wsp:val=&quot;009B2A45&quot;/&gt;&lt;wsp:rsid wsp:val=&quot;009B2CCD&quot;/&gt;&lt;wsp:rsid wsp:val=&quot;009B2D93&quot;/&gt;&lt;wsp:rsid wsp:val=&quot;009B32FE&quot;/&gt;&lt;wsp:rsid wsp:val=&quot;009B3B7F&quot;/&gt;&lt;wsp:rsid wsp:val=&quot;009B3F4A&quot;/&gt;&lt;wsp:rsid wsp:val=&quot;009B435D&quot;/&gt;&lt;wsp:rsid wsp:val=&quot;009B4544&quot;/&gt;&lt;wsp:rsid wsp:val=&quot;009B47FD&quot;/&gt;&lt;wsp:rsid wsp:val=&quot;009B4C00&quot;/&gt;&lt;wsp:rsid wsp:val=&quot;009B5470&quot;/&gt;&lt;wsp:rsid wsp:val=&quot;009B6123&quot;/&gt;&lt;wsp:rsid wsp:val=&quot;009B6229&quot;/&gt;&lt;wsp:rsid wsp:val=&quot;009B6667&quot;/&gt;&lt;wsp:rsid wsp:val=&quot;009B6737&quot;/&gt;&lt;wsp:rsid wsp:val=&quot;009B6D00&quot;/&gt;&lt;wsp:rsid wsp:val=&quot;009B6EEC&quot;/&gt;&lt;wsp:rsid wsp:val=&quot;009B75FB&quot;/&gt;&lt;wsp:rsid wsp:val=&quot;009B773A&quot;/&gt;&lt;wsp:rsid wsp:val=&quot;009C027C&quot;/&gt;&lt;wsp:rsid wsp:val=&quot;009C0469&quot;/&gt;&lt;wsp:rsid wsp:val=&quot;009C054C&quot;/&gt;&lt;wsp:rsid wsp:val=&quot;009C0609&quot;/&gt;&lt;wsp:rsid wsp:val=&quot;009C07D8&quot;/&gt;&lt;wsp:rsid wsp:val=&quot;009C0E41&quot;/&gt;&lt;wsp:rsid wsp:val=&quot;009C1870&quot;/&gt;&lt;wsp:rsid wsp:val=&quot;009C1C67&quot;/&gt;&lt;wsp:rsid wsp:val=&quot;009C288B&quot;/&gt;&lt;wsp:rsid wsp:val=&quot;009C2DDD&quot;/&gt;&lt;wsp:rsid wsp:val=&quot;009C2E62&quot;/&gt;&lt;wsp:rsid wsp:val=&quot;009C34C9&quot;/&gt;&lt;wsp:rsid wsp:val=&quot;009C3985&quot;/&gt;&lt;wsp:rsid wsp:val=&quot;009C39D8&quot;/&gt;&lt;wsp:rsid wsp:val=&quot;009C3A67&quot;/&gt;&lt;wsp:rsid wsp:val=&quot;009C40F5&quot;/&gt;&lt;wsp:rsid wsp:val=&quot;009C4322&quot;/&gt;&lt;wsp:rsid wsp:val=&quot;009C4692&quot;/&gt;&lt;wsp:rsid wsp:val=&quot;009C480E&quot;/&gt;&lt;wsp:rsid wsp:val=&quot;009C6462&quot;/&gt;&lt;wsp:rsid wsp:val=&quot;009C6EAA&quot;/&gt;&lt;wsp:rsid wsp:val=&quot;009C713C&quot;/&gt;&lt;wsp:rsid wsp:val=&quot;009C7B48&quot;/&gt;&lt;wsp:rsid wsp:val=&quot;009D06AA&quot;/&gt;&lt;wsp:rsid wsp:val=&quot;009D0EDA&quot;/&gt;&lt;wsp:rsid wsp:val=&quot;009D1BC1&quot;/&gt;&lt;wsp:rsid wsp:val=&quot;009D20FB&quot;/&gt;&lt;wsp:rsid wsp:val=&quot;009D21B1&quot;/&gt;&lt;wsp:rsid wsp:val=&quot;009D286F&quot;/&gt;&lt;wsp:rsid wsp:val=&quot;009D2A51&quot;/&gt;&lt;wsp:rsid wsp:val=&quot;009D31CE&quot;/&gt;&lt;wsp:rsid wsp:val=&quot;009D32ED&quot;/&gt;&lt;wsp:rsid wsp:val=&quot;009D3642&quot;/&gt;&lt;wsp:rsid wsp:val=&quot;009D483F&quot;/&gt;&lt;wsp:rsid wsp:val=&quot;009D4FA1&quot;/&gt;&lt;wsp:rsid wsp:val=&quot;009D51F8&quot;/&gt;&lt;wsp:rsid wsp:val=&quot;009D5520&quot;/&gt;&lt;wsp:rsid wsp:val=&quot;009D5A55&quot;/&gt;&lt;wsp:rsid wsp:val=&quot;009D6888&quot;/&gt;&lt;wsp:rsid wsp:val=&quot;009D6A2B&quot;/&gt;&lt;wsp:rsid wsp:val=&quot;009D6AA8&quot;/&gt;&lt;wsp:rsid wsp:val=&quot;009D6BE6&quot;/&gt;&lt;wsp:rsid wsp:val=&quot;009D6F57&quot;/&gt;&lt;wsp:rsid wsp:val=&quot;009D7516&quot;/&gt;&lt;wsp:rsid wsp:val=&quot;009D7ACD&quot;/&gt;&lt;wsp:rsid wsp:val=&quot;009E04AA&quot;/&gt;&lt;wsp:rsid wsp:val=&quot;009E06B5&quot;/&gt;&lt;wsp:rsid wsp:val=&quot;009E08C2&quot;/&gt;&lt;wsp:rsid wsp:val=&quot;009E0CDD&quot;/&gt;&lt;wsp:rsid wsp:val=&quot;009E0D6A&quot;/&gt;&lt;wsp:rsid wsp:val=&quot;009E1081&quot;/&gt;&lt;wsp:rsid wsp:val=&quot;009E261E&quot;/&gt;&lt;wsp:rsid wsp:val=&quot;009E31E7&quot;/&gt;&lt;wsp:rsid wsp:val=&quot;009E385C&quot;/&gt;&lt;wsp:rsid wsp:val=&quot;009E3CD0&quot;/&gt;&lt;wsp:rsid wsp:val=&quot;009E430E&quot;/&gt;&lt;wsp:rsid wsp:val=&quot;009E43AD&quot;/&gt;&lt;wsp:rsid wsp:val=&quot;009E460C&quot;/&gt;&lt;wsp:rsid wsp:val=&quot;009E5042&quot;/&gt;&lt;wsp:rsid wsp:val=&quot;009E5093&quot;/&gt;&lt;wsp:rsid wsp:val=&quot;009E54DA&quot;/&gt;&lt;wsp:rsid wsp:val=&quot;009E55F4&quot;/&gt;&lt;wsp:rsid wsp:val=&quot;009E5A8E&quot;/&gt;&lt;wsp:rsid wsp:val=&quot;009E5AE0&quot;/&gt;&lt;wsp:rsid wsp:val=&quot;009E5BAA&quot;/&gt;&lt;wsp:rsid wsp:val=&quot;009E5C47&quot;/&gt;&lt;wsp:rsid wsp:val=&quot;009E60F6&quot;/&gt;&lt;wsp:rsid wsp:val=&quot;009E617E&quot;/&gt;&lt;wsp:rsid wsp:val=&quot;009E6DAC&quot;/&gt;&lt;wsp:rsid wsp:val=&quot;009E6E1C&quot;/&gt;&lt;wsp:rsid wsp:val=&quot;009E7E7F&quot;/&gt;&lt;wsp:rsid wsp:val=&quot;009F0EBC&quot;/&gt;&lt;wsp:rsid wsp:val=&quot;009F1C1B&quot;/&gt;&lt;wsp:rsid wsp:val=&quot;009F1C32&quot;/&gt;&lt;wsp:rsid wsp:val=&quot;009F1D92&quot;/&gt;&lt;wsp:rsid wsp:val=&quot;009F23A4&quot;/&gt;&lt;wsp:rsid wsp:val=&quot;009F25EF&quot;/&gt;&lt;wsp:rsid wsp:val=&quot;009F2840&quot;/&gt;&lt;wsp:rsid wsp:val=&quot;009F28B2&quot;/&gt;&lt;wsp:rsid wsp:val=&quot;009F2CF9&quot;/&gt;&lt;wsp:rsid wsp:val=&quot;009F3103&quot;/&gt;&lt;wsp:rsid wsp:val=&quot;009F3268&quot;/&gt;&lt;wsp:rsid wsp:val=&quot;009F3B3D&quot;/&gt;&lt;wsp:rsid wsp:val=&quot;009F4558&quot;/&gt;&lt;wsp:rsid wsp:val=&quot;009F4654&quot;/&gt;&lt;wsp:rsid wsp:val=&quot;009F4D0F&quot;/&gt;&lt;wsp:rsid wsp:val=&quot;009F56DE&quot;/&gt;&lt;wsp:rsid wsp:val=&quot;009F5B74&quot;/&gt;&lt;wsp:rsid wsp:val=&quot;009F5FB4&quot;/&gt;&lt;wsp:rsid wsp:val=&quot;009F676D&quot;/&gt;&lt;wsp:rsid wsp:val=&quot;009F7607&quot;/&gt;&lt;wsp:rsid wsp:val=&quot;009F7D9D&quot;/&gt;&lt;wsp:rsid wsp:val=&quot;00A0121A&quot;/&gt;&lt;wsp:rsid wsp:val=&quot;00A01C25&quot;/&gt;&lt;wsp:rsid wsp:val=&quot;00A02127&quot;/&gt;&lt;wsp:rsid wsp:val=&quot;00A0264E&quot;/&gt;&lt;wsp:rsid wsp:val=&quot;00A02E8B&quot;/&gt;&lt;wsp:rsid wsp:val=&quot;00A02ED6&quot;/&gt;&lt;wsp:rsid wsp:val=&quot;00A03145&quot;/&gt;&lt;wsp:rsid wsp:val=&quot;00A03581&quot;/&gt;&lt;wsp:rsid wsp:val=&quot;00A044C3&quot;/&gt;&lt;wsp:rsid wsp:val=&quot;00A04642&quot;/&gt;&lt;wsp:rsid wsp:val=&quot;00A04F2A&quot;/&gt;&lt;wsp:rsid wsp:val=&quot;00A05653&quot;/&gt;&lt;wsp:rsid wsp:val=&quot;00A05F5A&quot;/&gt;&lt;wsp:rsid wsp:val=&quot;00A06136&quot;/&gt;&lt;wsp:rsid wsp:val=&quot;00A06682&quot;/&gt;&lt;wsp:rsid wsp:val=&quot;00A06BD1&quot;/&gt;&lt;wsp:rsid wsp:val=&quot;00A07262&quot;/&gt;&lt;wsp:rsid wsp:val=&quot;00A073B3&quot;/&gt;&lt;wsp:rsid wsp:val=&quot;00A07476&quot;/&gt;&lt;wsp:rsid wsp:val=&quot;00A07E2E&quot;/&gt;&lt;wsp:rsid wsp:val=&quot;00A10AA2&quot;/&gt;&lt;wsp:rsid wsp:val=&quot;00A10D42&quot;/&gt;&lt;wsp:rsid wsp:val=&quot;00A11038&quot;/&gt;&lt;wsp:rsid wsp:val=&quot;00A11459&quot;/&gt;&lt;wsp:rsid wsp:val=&quot;00A11539&quot;/&gt;&lt;wsp:rsid wsp:val=&quot;00A116A0&quot;/&gt;&lt;wsp:rsid wsp:val=&quot;00A1194F&quot;/&gt;&lt;wsp:rsid wsp:val=&quot;00A11A45&quot;/&gt;&lt;wsp:rsid wsp:val=&quot;00A1256B&quot;/&gt;&lt;wsp:rsid wsp:val=&quot;00A12705&quot;/&gt;&lt;wsp:rsid wsp:val=&quot;00A12755&quot;/&gt;&lt;wsp:rsid wsp:val=&quot;00A12945&quot;/&gt;&lt;wsp:rsid wsp:val=&quot;00A12A30&quot;/&gt;&lt;wsp:rsid wsp:val=&quot;00A12C58&quot;/&gt;&lt;wsp:rsid wsp:val=&quot;00A13601&quot;/&gt;&lt;wsp:rsid wsp:val=&quot;00A136A1&quot;/&gt;&lt;wsp:rsid wsp:val=&quot;00A13959&quot;/&gt;&lt;wsp:rsid wsp:val=&quot;00A142A4&quot;/&gt;&lt;wsp:rsid wsp:val=&quot;00A146FA&quot;/&gt;&lt;wsp:rsid wsp:val=&quot;00A148CB&quot;/&gt;&lt;wsp:rsid wsp:val=&quot;00A14BA5&quot;/&gt;&lt;wsp:rsid wsp:val=&quot;00A15355&quot;/&gt;&lt;wsp:rsid wsp:val=&quot;00A1574F&quot;/&gt;&lt;wsp:rsid wsp:val=&quot;00A15C70&quot;/&gt;&lt;wsp:rsid wsp:val=&quot;00A1603D&quot;/&gt;&lt;wsp:rsid wsp:val=&quot;00A167BE&quot;/&gt;&lt;wsp:rsid wsp:val=&quot;00A16CB8&quot;/&gt;&lt;wsp:rsid wsp:val=&quot;00A17836&quot;/&gt;&lt;wsp:rsid wsp:val=&quot;00A17D67&quot;/&gt;&lt;wsp:rsid wsp:val=&quot;00A21596&quot;/&gt;&lt;wsp:rsid wsp:val=&quot;00A227C6&quot;/&gt;&lt;wsp:rsid wsp:val=&quot;00A22826&quot;/&gt;&lt;wsp:rsid wsp:val=&quot;00A22D40&quot;/&gt;&lt;wsp:rsid wsp:val=&quot;00A236DB&quot;/&gt;&lt;wsp:rsid wsp:val=&quot;00A23B0F&quot;/&gt;&lt;wsp:rsid wsp:val=&quot;00A23BEE&quot;/&gt;&lt;wsp:rsid wsp:val=&quot;00A25128&quot;/&gt;&lt;wsp:rsid wsp:val=&quot;00A26DF1&quot;/&gt;&lt;wsp:rsid wsp:val=&quot;00A26E1D&quot;/&gt;&lt;wsp:rsid wsp:val=&quot;00A27370&quot;/&gt;&lt;wsp:rsid wsp:val=&quot;00A3000C&quot;/&gt;&lt;wsp:rsid wsp:val=&quot;00A307F8&quot;/&gt;&lt;wsp:rsid wsp:val=&quot;00A30923&quot;/&gt;&lt;wsp:rsid wsp:val=&quot;00A30C07&quot;/&gt;&lt;wsp:rsid wsp:val=&quot;00A315E3&quot;/&gt;&lt;wsp:rsid wsp:val=&quot;00A3161F&quot;/&gt;&lt;wsp:rsid wsp:val=&quot;00A328A2&quot;/&gt;&lt;wsp:rsid wsp:val=&quot;00A32CC4&quot;/&gt;&lt;wsp:rsid wsp:val=&quot;00A33A22&quot;/&gt;&lt;wsp:rsid wsp:val=&quot;00A33AA6&quot;/&gt;&lt;wsp:rsid wsp:val=&quot;00A34239&quot;/&gt;&lt;wsp:rsid wsp:val=&quot;00A34927&quot;/&gt;&lt;wsp:rsid wsp:val=&quot;00A34971&quot;/&gt;&lt;wsp:rsid wsp:val=&quot;00A34BB5&quot;/&gt;&lt;wsp:rsid wsp:val=&quot;00A353DD&quot;/&gt;&lt;wsp:rsid wsp:val=&quot;00A35A6C&quot;/&gt;&lt;wsp:rsid wsp:val=&quot;00A35D34&quot;/&gt;&lt;wsp:rsid wsp:val=&quot;00A36168&quot;/&gt;&lt;wsp:rsid wsp:val=&quot;00A361D2&quot;/&gt;&lt;wsp:rsid wsp:val=&quot;00A3630B&quot;/&gt;&lt;wsp:rsid wsp:val=&quot;00A372B3&quot;/&gt;&lt;wsp:rsid wsp:val=&quot;00A37501&quot;/&gt;&lt;wsp:rsid wsp:val=&quot;00A3771A&quot;/&gt;&lt;wsp:rsid wsp:val=&quot;00A379D3&quot;/&gt;&lt;wsp:rsid wsp:val=&quot;00A37CFB&quot;/&gt;&lt;wsp:rsid wsp:val=&quot;00A37E63&quot;/&gt;&lt;wsp:rsid wsp:val=&quot;00A37EAB&quot;/&gt;&lt;wsp:rsid wsp:val=&quot;00A4063D&quot;/&gt;&lt;wsp:rsid wsp:val=&quot;00A40C03&quot;/&gt;&lt;wsp:rsid wsp:val=&quot;00A41CC2&quot;/&gt;&lt;wsp:rsid wsp:val=&quot;00A421D0&quot;/&gt;&lt;wsp:rsid wsp:val=&quot;00A422F3&quot;/&gt;&lt;wsp:rsid wsp:val=&quot;00A42C4E&quot;/&gt;&lt;wsp:rsid wsp:val=&quot;00A42E83&quot;/&gt;&lt;wsp:rsid wsp:val=&quot;00A449A4&quot;/&gt;&lt;wsp:rsid wsp:val=&quot;00A4577A&quot;/&gt;&lt;wsp:rsid wsp:val=&quot;00A45BC5&quot;/&gt;&lt;wsp:rsid wsp:val=&quot;00A45C69&quot;/&gt;&lt;wsp:rsid wsp:val=&quot;00A45D22&quot;/&gt;&lt;wsp:rsid wsp:val=&quot;00A460BA&quot;/&gt;&lt;wsp:rsid wsp:val=&quot;00A46198&quot;/&gt;&lt;wsp:rsid wsp:val=&quot;00A47107&quot;/&gt;&lt;wsp:rsid wsp:val=&quot;00A47908&quot;/&gt;&lt;wsp:rsid wsp:val=&quot;00A47DB1&quot;/&gt;&lt;wsp:rsid wsp:val=&quot;00A47F0A&quot;/&gt;&lt;wsp:rsid wsp:val=&quot;00A517EF&quot;/&gt;&lt;wsp:rsid wsp:val=&quot;00A51DCB&quot;/&gt;&lt;wsp:rsid wsp:val=&quot;00A5268C&quot;/&gt;&lt;wsp:rsid wsp:val=&quot;00A52B8B&quot;/&gt;&lt;wsp:rsid wsp:val=&quot;00A52CAD&quot;/&gt;&lt;wsp:rsid wsp:val=&quot;00A52DDE&quot;/&gt;&lt;wsp:rsid wsp:val=&quot;00A53D14&quot;/&gt;&lt;wsp:rsid wsp:val=&quot;00A53F81&quot;/&gt;&lt;wsp:rsid wsp:val=&quot;00A54101&quot;/&gt;&lt;wsp:rsid wsp:val=&quot;00A541D5&quot;/&gt;&lt;wsp:rsid wsp:val=&quot;00A541D6&quot;/&gt;&lt;wsp:rsid wsp:val=&quot;00A547DE&quot;/&gt;&lt;wsp:rsid wsp:val=&quot;00A549C2&quot;/&gt;&lt;wsp:rsid wsp:val=&quot;00A557E1&quot;/&gt;&lt;wsp:rsid wsp:val=&quot;00A5584F&quot;/&gt;&lt;wsp:rsid wsp:val=&quot;00A55D21&quot;/&gt;&lt;wsp:rsid wsp:val=&quot;00A560EE&quot;/&gt;&lt;wsp:rsid wsp:val=&quot;00A56496&quot;/&gt;&lt;wsp:rsid wsp:val=&quot;00A564DD&quot;/&gt;&lt;wsp:rsid wsp:val=&quot;00A56D21&quot;/&gt;&lt;wsp:rsid wsp:val=&quot;00A579EA&quot;/&gt;&lt;wsp:rsid wsp:val=&quot;00A57AD8&quot;/&gt;&lt;wsp:rsid wsp:val=&quot;00A57D4D&quot;/&gt;&lt;wsp:rsid wsp:val=&quot;00A57F4F&quot;/&gt;&lt;wsp:rsid wsp:val=&quot;00A60DF0&quot;/&gt;&lt;wsp:rsid wsp:val=&quot;00A6123E&quot;/&gt;&lt;wsp:rsid wsp:val=&quot;00A6138F&quot;/&gt;&lt;wsp:rsid wsp:val=&quot;00A6167C&quot;/&gt;&lt;wsp:rsid wsp:val=&quot;00A61AB1&quot;/&gt;&lt;wsp:rsid wsp:val=&quot;00A62050&quot;/&gt;&lt;wsp:rsid wsp:val=&quot;00A624C0&quot;/&gt;&lt;wsp:rsid wsp:val=&quot;00A62AA3&quot;/&gt;&lt;wsp:rsid wsp:val=&quot;00A62EE7&quot;/&gt;&lt;wsp:rsid wsp:val=&quot;00A630DD&quot;/&gt;&lt;wsp:rsid wsp:val=&quot;00A6324D&quot;/&gt;&lt;wsp:rsid wsp:val=&quot;00A632C3&quot;/&gt;&lt;wsp:rsid wsp:val=&quot;00A63D4C&quot;/&gt;&lt;wsp:rsid wsp:val=&quot;00A64303&quot;/&gt;&lt;wsp:rsid wsp:val=&quot;00A6481F&quot;/&gt;&lt;wsp:rsid wsp:val=&quot;00A6519B&quot;/&gt;&lt;wsp:rsid wsp:val=&quot;00A6608F&quot;/&gt;&lt;wsp:rsid wsp:val=&quot;00A66567&quot;/&gt;&lt;wsp:rsid wsp:val=&quot;00A668C9&quot;/&gt;&lt;wsp:rsid wsp:val=&quot;00A676AF&quot;/&gt;&lt;wsp:rsid wsp:val=&quot;00A70332&quot;/&gt;&lt;wsp:rsid wsp:val=&quot;00A7087F&quot;/&gt;&lt;wsp:rsid wsp:val=&quot;00A70B11&quot;/&gt;&lt;wsp:rsid wsp:val=&quot;00A70BF4&quot;/&gt;&lt;wsp:rsid wsp:val=&quot;00A711FA&quot;/&gt;&lt;wsp:rsid wsp:val=&quot;00A716C3&quot;/&gt;&lt;wsp:rsid wsp:val=&quot;00A71D96&quot;/&gt;&lt;wsp:rsid wsp:val=&quot;00A71EEE&quot;/&gt;&lt;wsp:rsid wsp:val=&quot;00A71F46&quot;/&gt;&lt;wsp:rsid wsp:val=&quot;00A72050&quot;/&gt;&lt;wsp:rsid wsp:val=&quot;00A72265&quot;/&gt;&lt;wsp:rsid wsp:val=&quot;00A72325&quot;/&gt;&lt;wsp:rsid wsp:val=&quot;00A7269E&quot;/&gt;&lt;wsp:rsid wsp:val=&quot;00A73951&quot;/&gt;&lt;wsp:rsid wsp:val=&quot;00A73E0A&quot;/&gt;&lt;wsp:rsid wsp:val=&quot;00A744B1&quot;/&gt;&lt;wsp:rsid wsp:val=&quot;00A74555&quot;/&gt;&lt;wsp:rsid wsp:val=&quot;00A74790&quot;/&gt;&lt;wsp:rsid wsp:val=&quot;00A74A2B&quot;/&gt;&lt;wsp:rsid wsp:val=&quot;00A754FD&quot;/&gt;&lt;wsp:rsid wsp:val=&quot;00A75560&quot;/&gt;&lt;wsp:rsid wsp:val=&quot;00A755E2&quot;/&gt;&lt;wsp:rsid wsp:val=&quot;00A75C60&quot;/&gt;&lt;wsp:rsid wsp:val=&quot;00A76123&quot;/&gt;&lt;wsp:rsid wsp:val=&quot;00A764EA&quot;/&gt;&lt;wsp:rsid wsp:val=&quot;00A76D32&quot;/&gt;&lt;wsp:rsid wsp:val=&quot;00A770F1&quot;/&gt;&lt;wsp:rsid wsp:val=&quot;00A777F2&quot;/&gt;&lt;wsp:rsid wsp:val=&quot;00A77ADF&quot;/&gt;&lt;wsp:rsid wsp:val=&quot;00A77CCB&quot;/&gt;&lt;wsp:rsid wsp:val=&quot;00A77E51&quot;/&gt;&lt;wsp:rsid wsp:val=&quot;00A80453&quot;/&gt;&lt;wsp:rsid wsp:val=&quot;00A80B6B&quot;/&gt;&lt;wsp:rsid wsp:val=&quot;00A80DC0&quot;/&gt;&lt;wsp:rsid wsp:val=&quot;00A811D8&quot;/&gt;&lt;wsp:rsid wsp:val=&quot;00A812C2&quot;/&gt;&lt;wsp:rsid wsp:val=&quot;00A81638&quot;/&gt;&lt;wsp:rsid wsp:val=&quot;00A81A20&quot;/&gt;&lt;wsp:rsid wsp:val=&quot;00A82989&quot;/&gt;&lt;wsp:rsid wsp:val=&quot;00A82D5A&quot;/&gt;&lt;wsp:rsid wsp:val=&quot;00A82DFA&quot;/&gt;&lt;wsp:rsid wsp:val=&quot;00A82E05&quot;/&gt;&lt;wsp:rsid wsp:val=&quot;00A8315B&quot;/&gt;&lt;wsp:rsid wsp:val=&quot;00A83717&quot;/&gt;&lt;wsp:rsid wsp:val=&quot;00A83EEB&quot;/&gt;&lt;wsp:rsid wsp:val=&quot;00A84999&quot;/&gt;&lt;wsp:rsid wsp:val=&quot;00A84BEC&quot;/&gt;&lt;wsp:rsid wsp:val=&quot;00A84F20&quot;/&gt;&lt;wsp:rsid wsp:val=&quot;00A852F4&quot;/&gt;&lt;wsp:rsid wsp:val=&quot;00A857B5&quot;/&gt;&lt;wsp:rsid wsp:val=&quot;00A85DEA&quot;/&gt;&lt;wsp:rsid wsp:val=&quot;00A85F91&quot;/&gt;&lt;wsp:rsid wsp:val=&quot;00A8730F&quot;/&gt;&lt;wsp:rsid wsp:val=&quot;00A879F2&quot;/&gt;&lt;wsp:rsid wsp:val=&quot;00A87C63&quot;/&gt;&lt;wsp:rsid wsp:val=&quot;00A902F3&quot;/&gt;&lt;wsp:rsid wsp:val=&quot;00A905F6&quot;/&gt;&lt;wsp:rsid wsp:val=&quot;00A906D3&quot;/&gt;&lt;wsp:rsid wsp:val=&quot;00A90C0D&quot;/&gt;&lt;wsp:rsid wsp:val=&quot;00A90EA6&quot;/&gt;&lt;wsp:rsid wsp:val=&quot;00A91679&quot;/&gt;&lt;wsp:rsid wsp:val=&quot;00A91B5A&quot;/&gt;&lt;wsp:rsid wsp:val=&quot;00A92091&quot;/&gt;&lt;wsp:rsid wsp:val=&quot;00A925DC&quot;/&gt;&lt;wsp:rsid wsp:val=&quot;00A92B83&quot;/&gt;&lt;wsp:rsid wsp:val=&quot;00A92BAC&quot;/&gt;&lt;wsp:rsid wsp:val=&quot;00A93099&quot;/&gt;&lt;wsp:rsid wsp:val=&quot;00A931CD&quot;/&gt;&lt;wsp:rsid wsp:val=&quot;00A93BFE&quot;/&gt;&lt;wsp:rsid wsp:val=&quot;00A9444E&quot;/&gt;&lt;wsp:rsid wsp:val=&quot;00A946A8&quot;/&gt;&lt;wsp:rsid wsp:val=&quot;00A948A5&quot;/&gt;&lt;wsp:rsid wsp:val=&quot;00A94B7F&quot;/&gt;&lt;wsp:rsid wsp:val=&quot;00A9514C&quot;/&gt;&lt;wsp:rsid wsp:val=&quot;00A95474&quot;/&gt;&lt;wsp:rsid wsp:val=&quot;00A95541&quot;/&gt;&lt;wsp:rsid wsp:val=&quot;00A961E9&quot;/&gt;&lt;wsp:rsid wsp:val=&quot;00A9654E&quot;/&gt;&lt;wsp:rsid wsp:val=&quot;00A96E8C&quot;/&gt;&lt;wsp:rsid wsp:val=&quot;00A9744F&quot;/&gt;&lt;wsp:rsid wsp:val=&quot;00A9756A&quot;/&gt;&lt;wsp:rsid wsp:val=&quot;00A97EB3&quot;/&gt;&lt;wsp:rsid wsp:val=&quot;00AA05BA&quot;/&gt;&lt;wsp:rsid wsp:val=&quot;00AA089B&quot;/&gt;&lt;wsp:rsid wsp:val=&quot;00AA1545&quot;/&gt;&lt;wsp:rsid wsp:val=&quot;00AA1FFD&quot;/&gt;&lt;wsp:rsid wsp:val=&quot;00AA27F4&quot;/&gt;&lt;wsp:rsid wsp:val=&quot;00AA2826&quot;/&gt;&lt;wsp:rsid wsp:val=&quot;00AA306E&quot;/&gt;&lt;wsp:rsid wsp:val=&quot;00AA32D4&quot;/&gt;&lt;wsp:rsid wsp:val=&quot;00AA33EC&quot;/&gt;&lt;wsp:rsid wsp:val=&quot;00AA3D9A&quot;/&gt;&lt;wsp:rsid wsp:val=&quot;00AA3ECB&quot;/&gt;&lt;wsp:rsid wsp:val=&quot;00AA4150&quot;/&gt;&lt;wsp:rsid wsp:val=&quot;00AA47A5&quot;/&gt;&lt;wsp:rsid wsp:val=&quot;00AA4898&quot;/&gt;&lt;wsp:rsid wsp:val=&quot;00AA4A5A&quot;/&gt;&lt;wsp:rsid wsp:val=&quot;00AA4FB4&quot;/&gt;&lt;wsp:rsid wsp:val=&quot;00AA57EC&quot;/&gt;&lt;wsp:rsid wsp:val=&quot;00AA5F6B&quot;/&gt;&lt;wsp:rsid wsp:val=&quot;00AA6676&quot;/&gt;&lt;wsp:rsid wsp:val=&quot;00AA6C2D&quot;/&gt;&lt;wsp:rsid wsp:val=&quot;00AA6E2F&quot;/&gt;&lt;wsp:rsid wsp:val=&quot;00AA7538&quot;/&gt;&lt;wsp:rsid wsp:val=&quot;00AB0146&quot;/&gt;&lt;wsp:rsid wsp:val=&quot;00AB01E1&quot;/&gt;&lt;wsp:rsid wsp:val=&quot;00AB029F&quot;/&gt;&lt;wsp:rsid wsp:val=&quot;00AB0F11&quot;/&gt;&lt;wsp:rsid wsp:val=&quot;00AB119D&quot;/&gt;&lt;wsp:rsid wsp:val=&quot;00AB1C08&quot;/&gt;&lt;wsp:rsid wsp:val=&quot;00AB1EB5&quot;/&gt;&lt;wsp:rsid wsp:val=&quot;00AB1F35&quot;/&gt;&lt;wsp:rsid wsp:val=&quot;00AB2098&quot;/&gt;&lt;wsp:rsid wsp:val=&quot;00AB20CC&quot;/&gt;&lt;wsp:rsid wsp:val=&quot;00AB24B8&quot;/&gt;&lt;wsp:rsid wsp:val=&quot;00AB28CB&quot;/&gt;&lt;wsp:rsid wsp:val=&quot;00AB2E23&quot;/&gt;&lt;wsp:rsid wsp:val=&quot;00AB2FDC&quot;/&gt;&lt;wsp:rsid wsp:val=&quot;00AB3181&quot;/&gt;&lt;wsp:rsid wsp:val=&quot;00AB33E0&quot;/&gt;&lt;wsp:rsid wsp:val=&quot;00AB3A14&quot;/&gt;&lt;wsp:rsid wsp:val=&quot;00AB3DEE&quot;/&gt;&lt;wsp:rsid wsp:val=&quot;00AB4AB7&quot;/&gt;&lt;wsp:rsid wsp:val=&quot;00AB4CC7&quot;/&gt;&lt;wsp:rsid wsp:val=&quot;00AB5453&quot;/&gt;&lt;wsp:rsid wsp:val=&quot;00AB66DB&quot;/&gt;&lt;wsp:rsid wsp:val=&quot;00AB6A93&quot;/&gt;&lt;wsp:rsid wsp:val=&quot;00AB6B7B&quot;/&gt;&lt;wsp:rsid wsp:val=&quot;00AB6DDF&quot;/&gt;&lt;wsp:rsid wsp:val=&quot;00AB7108&quot;/&gt;&lt;wsp:rsid wsp:val=&quot;00AB76A1&quot;/&gt;&lt;wsp:rsid wsp:val=&quot;00AB7C10&quot;/&gt;&lt;wsp:rsid wsp:val=&quot;00AB7F33&quot;/&gt;&lt;wsp:rsid wsp:val=&quot;00AC011B&quot;/&gt;&lt;wsp:rsid wsp:val=&quot;00AC0715&quot;/&gt;&lt;wsp:rsid wsp:val=&quot;00AC0C33&quot;/&gt;&lt;wsp:rsid wsp:val=&quot;00AC18EA&quot;/&gt;&lt;wsp:rsid wsp:val=&quot;00AC19F5&quot;/&gt;&lt;wsp:rsid wsp:val=&quot;00AC1F38&quot;/&gt;&lt;wsp:rsid wsp:val=&quot;00AC201E&quot;/&gt;&lt;wsp:rsid wsp:val=&quot;00AC2AA6&quot;/&gt;&lt;wsp:rsid wsp:val=&quot;00AC3897&quot;/&gt;&lt;wsp:rsid wsp:val=&quot;00AC3983&quot;/&gt;&lt;wsp:rsid wsp:val=&quot;00AC3CAC&quot;/&gt;&lt;wsp:rsid wsp:val=&quot;00AC42A0&quot;/&gt;&lt;wsp:rsid wsp:val=&quot;00AC446E&quot;/&gt;&lt;wsp:rsid wsp:val=&quot;00AC5919&quot;/&gt;&lt;wsp:rsid wsp:val=&quot;00AC5C30&quot;/&gt;&lt;wsp:rsid wsp:val=&quot;00AC5CDE&quot;/&gt;&lt;wsp:rsid wsp:val=&quot;00AC60C8&quot;/&gt;&lt;wsp:rsid wsp:val=&quot;00AC62F6&quot;/&gt;&lt;wsp:rsid wsp:val=&quot;00AC708B&quot;/&gt;&lt;wsp:rsid wsp:val=&quot;00AC733E&quot;/&gt;&lt;wsp:rsid wsp:val=&quot;00AC790F&quot;/&gt;&lt;wsp:rsid wsp:val=&quot;00AC7C7A&quot;/&gt;&lt;wsp:rsid wsp:val=&quot;00AD056D&quot;/&gt;&lt;wsp:rsid wsp:val=&quot;00AD065C&quot;/&gt;&lt;wsp:rsid wsp:val=&quot;00AD0A69&quot;/&gt;&lt;wsp:rsid wsp:val=&quot;00AD0E75&quot;/&gt;&lt;wsp:rsid wsp:val=&quot;00AD1B10&quot;/&gt;&lt;wsp:rsid wsp:val=&quot;00AD20AD&quot;/&gt;&lt;wsp:rsid wsp:val=&quot;00AD2CA5&quot;/&gt;&lt;wsp:rsid wsp:val=&quot;00AD307A&quot;/&gt;&lt;wsp:rsid wsp:val=&quot;00AD326A&quot;/&gt;&lt;wsp:rsid wsp:val=&quot;00AD3CC2&quot;/&gt;&lt;wsp:rsid wsp:val=&quot;00AD3E3F&quot;/&gt;&lt;wsp:rsid wsp:val=&quot;00AD4335&quot;/&gt;&lt;wsp:rsid wsp:val=&quot;00AD4576&quot;/&gt;&lt;wsp:rsid wsp:val=&quot;00AD51A9&quot;/&gt;&lt;wsp:rsid wsp:val=&quot;00AD5518&quot;/&gt;&lt;wsp:rsid wsp:val=&quot;00AD5B3C&quot;/&gt;&lt;wsp:rsid wsp:val=&quot;00AD6423&quot;/&gt;&lt;wsp:rsid wsp:val=&quot;00AD6B8C&quot;/&gt;&lt;wsp:rsid wsp:val=&quot;00AD73C1&quot;/&gt;&lt;wsp:rsid wsp:val=&quot;00AD7842&quot;/&gt;&lt;wsp:rsid wsp:val=&quot;00AD7937&quot;/&gt;&lt;wsp:rsid wsp:val=&quot;00AD7D8B&quot;/&gt;&lt;wsp:rsid wsp:val=&quot;00AE017F&quot;/&gt;&lt;wsp:rsid wsp:val=&quot;00AE0DB0&quot;/&gt;&lt;wsp:rsid wsp:val=&quot;00AE117F&quot;/&gt;&lt;wsp:rsid wsp:val=&quot;00AE1BBD&quot;/&gt;&lt;wsp:rsid wsp:val=&quot;00AE1BC3&quot;/&gt;&lt;wsp:rsid wsp:val=&quot;00AE236D&quot;/&gt;&lt;wsp:rsid wsp:val=&quot;00AE2389&quot;/&gt;&lt;wsp:rsid wsp:val=&quot;00AE2B4C&quot;/&gt;&lt;wsp:rsid wsp:val=&quot;00AE35E4&quot;/&gt;&lt;wsp:rsid wsp:val=&quot;00AE36CA&quot;/&gt;&lt;wsp:rsid wsp:val=&quot;00AE3854&quot;/&gt;&lt;wsp:rsid wsp:val=&quot;00AE43DF&quot;/&gt;&lt;wsp:rsid wsp:val=&quot;00AE49F5&quot;/&gt;&lt;wsp:rsid wsp:val=&quot;00AE4CAB&quot;/&gt;&lt;wsp:rsid wsp:val=&quot;00AE569E&quot;/&gt;&lt;wsp:rsid wsp:val=&quot;00AE5CF4&quot;/&gt;&lt;wsp:rsid wsp:val=&quot;00AE66AA&quot;/&gt;&lt;wsp:rsid wsp:val=&quot;00AE6BDB&quot;/&gt;&lt;wsp:rsid wsp:val=&quot;00AE75BA&quot;/&gt;&lt;wsp:rsid wsp:val=&quot;00AE7938&quot;/&gt;&lt;wsp:rsid wsp:val=&quot;00AF0505&quot;/&gt;&lt;wsp:rsid wsp:val=&quot;00AF068E&quot;/&gt;&lt;wsp:rsid wsp:val=&quot;00AF07F8&quot;/&gt;&lt;wsp:rsid wsp:val=&quot;00AF080C&quot;/&gt;&lt;wsp:rsid wsp:val=&quot;00AF0A12&quot;/&gt;&lt;wsp:rsid wsp:val=&quot;00AF0C73&quot;/&gt;&lt;wsp:rsid wsp:val=&quot;00AF11C9&quot;/&gt;&lt;wsp:rsid wsp:val=&quot;00AF175B&quot;/&gt;&lt;wsp:rsid wsp:val=&quot;00AF1A77&quot;/&gt;&lt;wsp:rsid wsp:val=&quot;00AF207C&quot;/&gt;&lt;wsp:rsid wsp:val=&quot;00AF28D1&quot;/&gt;&lt;wsp:rsid wsp:val=&quot;00AF290D&quot;/&gt;&lt;wsp:rsid wsp:val=&quot;00AF2933&quot;/&gt;&lt;wsp:rsid wsp:val=&quot;00AF2DFE&quot;/&gt;&lt;wsp:rsid wsp:val=&quot;00AF33A5&quot;/&gt;&lt;wsp:rsid wsp:val=&quot;00AF3B07&quot;/&gt;&lt;wsp:rsid wsp:val=&quot;00AF3CAE&quot;/&gt;&lt;wsp:rsid wsp:val=&quot;00AF3CEE&quot;/&gt;&lt;wsp:rsid wsp:val=&quot;00AF40A2&quot;/&gt;&lt;wsp:rsid wsp:val=&quot;00AF4425&quot;/&gt;&lt;wsp:rsid wsp:val=&quot;00AF4CA9&quot;/&gt;&lt;wsp:rsid wsp:val=&quot;00AF51CC&quot;/&gt;&lt;wsp:rsid wsp:val=&quot;00AF5433&quot;/&gt;&lt;wsp:rsid wsp:val=&quot;00AF5493&quot;/&gt;&lt;wsp:rsid wsp:val=&quot;00AF5692&quot;/&gt;&lt;wsp:rsid wsp:val=&quot;00AF5AA9&quot;/&gt;&lt;wsp:rsid wsp:val=&quot;00AF5B1A&quot;/&gt;&lt;wsp:rsid wsp:val=&quot;00AF5CBA&quot;/&gt;&lt;wsp:rsid wsp:val=&quot;00AF5E77&quot;/&gt;&lt;wsp:rsid wsp:val=&quot;00AF601A&quot;/&gt;&lt;wsp:rsid wsp:val=&quot;00AF653A&quot;/&gt;&lt;wsp:rsid wsp:val=&quot;00AF6AF2&quot;/&gt;&lt;wsp:rsid wsp:val=&quot;00AF6CF1&quot;/&gt;&lt;wsp:rsid wsp:val=&quot;00AF6DEB&quot;/&gt;&lt;wsp:rsid wsp:val=&quot;00AF6F2B&quot;/&gt;&lt;wsp:rsid wsp:val=&quot;00AF701E&quot;/&gt;&lt;wsp:rsid wsp:val=&quot;00AF70A9&quot;/&gt;&lt;wsp:rsid wsp:val=&quot;00AF73F1&quot;/&gt;&lt;wsp:rsid wsp:val=&quot;00AF7A0F&quot;/&gt;&lt;wsp:rsid wsp:val=&quot;00B00129&quot;/&gt;&lt;wsp:rsid wsp:val=&quot;00B0069C&quot;/&gt;&lt;wsp:rsid wsp:val=&quot;00B00730&quot;/&gt;&lt;wsp:rsid wsp:val=&quot;00B0079A&quot;/&gt;&lt;wsp:rsid wsp:val=&quot;00B00872&quot;/&gt;&lt;wsp:rsid wsp:val=&quot;00B00A38&quot;/&gt;&lt;wsp:rsid wsp:val=&quot;00B01685&quot;/&gt;&lt;wsp:rsid wsp:val=&quot;00B0267E&quot;/&gt;&lt;wsp:rsid wsp:val=&quot;00B02EAC&quot;/&gt;&lt;wsp:rsid wsp:val=&quot;00B033C2&quot;/&gt;&lt;wsp:rsid wsp:val=&quot;00B03736&quot;/&gt;&lt;wsp:rsid wsp:val=&quot;00B03988&quot;/&gt;&lt;wsp:rsid wsp:val=&quot;00B03A04&quot;/&gt;&lt;wsp:rsid wsp:val=&quot;00B03E3A&quot;/&gt;&lt;wsp:rsid wsp:val=&quot;00B0407B&quot;/&gt;&lt;wsp:rsid wsp:val=&quot;00B04981&quot;/&gt;&lt;wsp:rsid wsp:val=&quot;00B04E0B&quot;/&gt;&lt;wsp:rsid wsp:val=&quot;00B04F39&quot;/&gt;&lt;wsp:rsid wsp:val=&quot;00B05C6B&quot;/&gt;&lt;wsp:rsid wsp:val=&quot;00B064BA&quot;/&gt;&lt;wsp:rsid wsp:val=&quot;00B06D66&quot;/&gt;&lt;wsp:rsid wsp:val=&quot;00B074EB&quot;/&gt;&lt;wsp:rsid wsp:val=&quot;00B07A87&quot;/&gt;&lt;wsp:rsid wsp:val=&quot;00B07B70&quot;/&gt;&lt;wsp:rsid wsp:val=&quot;00B07D43&quot;/&gt;&lt;wsp:rsid wsp:val=&quot;00B07FE1&quot;/&gt;&lt;wsp:rsid wsp:val=&quot;00B10065&quot;/&gt;&lt;wsp:rsid wsp:val=&quot;00B100E5&quot;/&gt;&lt;wsp:rsid wsp:val=&quot;00B10A08&quot;/&gt;&lt;wsp:rsid wsp:val=&quot;00B113ED&quot;/&gt;&lt;wsp:rsid wsp:val=&quot;00B12341&quot;/&gt;&lt;wsp:rsid wsp:val=&quot;00B12677&quot;/&gt;&lt;wsp:rsid wsp:val=&quot;00B129D1&quot;/&gt;&lt;wsp:rsid wsp:val=&quot;00B131CA&quot;/&gt;&lt;wsp:rsid wsp:val=&quot;00B13300&quot;/&gt;&lt;wsp:rsid wsp:val=&quot;00B134A9&quot;/&gt;&lt;wsp:rsid wsp:val=&quot;00B13C11&quot;/&gt;&lt;wsp:rsid wsp:val=&quot;00B13F49&quot;/&gt;&lt;wsp:rsid wsp:val=&quot;00B1404F&quot;/&gt;&lt;wsp:rsid wsp:val=&quot;00B14295&quot;/&gt;&lt;wsp:rsid wsp:val=&quot;00B144E9&quot;/&gt;&lt;wsp:rsid wsp:val=&quot;00B14B66&quot;/&gt;&lt;wsp:rsid wsp:val=&quot;00B15EE5&quot;/&gt;&lt;wsp:rsid wsp:val=&quot;00B16EB8&quot;/&gt;&lt;wsp:rsid wsp:val=&quot;00B16FE3&quot;/&gt;&lt;wsp:rsid wsp:val=&quot;00B1705C&quot;/&gt;&lt;wsp:rsid wsp:val=&quot;00B171C4&quot;/&gt;&lt;wsp:rsid wsp:val=&quot;00B177DD&quot;/&gt;&lt;wsp:rsid wsp:val=&quot;00B20443&quot;/&gt;&lt;wsp:rsid wsp:val=&quot;00B20B62&quot;/&gt;&lt;wsp:rsid wsp:val=&quot;00B2169A&quot;/&gt;&lt;wsp:rsid wsp:val=&quot;00B2178D&quot;/&gt;&lt;wsp:rsid wsp:val=&quot;00B21BCF&quot;/&gt;&lt;wsp:rsid wsp:val=&quot;00B224F2&quot;/&gt;&lt;wsp:rsid wsp:val=&quot;00B22556&quot;/&gt;&lt;wsp:rsid wsp:val=&quot;00B22C3B&quot;/&gt;&lt;wsp:rsid wsp:val=&quot;00B230D4&quot;/&gt;&lt;wsp:rsid wsp:val=&quot;00B236AA&quot;/&gt;&lt;wsp:rsid wsp:val=&quot;00B23705&quot;/&gt;&lt;wsp:rsid wsp:val=&quot;00B23BF2&quot;/&gt;&lt;wsp:rsid wsp:val=&quot;00B24078&quot;/&gt;&lt;wsp:rsid wsp:val=&quot;00B240B4&quot;/&gt;&lt;wsp:rsid wsp:val=&quot;00B24133&quot;/&gt;&lt;wsp:rsid wsp:val=&quot;00B243F2&quot;/&gt;&lt;wsp:rsid wsp:val=&quot;00B24513&quot;/&gt;&lt;wsp:rsid wsp:val=&quot;00B24578&quot;/&gt;&lt;wsp:rsid wsp:val=&quot;00B24D28&quot;/&gt;&lt;wsp:rsid wsp:val=&quot;00B254F5&quot;/&gt;&lt;wsp:rsid wsp:val=&quot;00B25E4A&quot;/&gt;&lt;wsp:rsid wsp:val=&quot;00B261DD&quot;/&gt;&lt;wsp:rsid wsp:val=&quot;00B2703D&quot;/&gt;&lt;wsp:rsid wsp:val=&quot;00B270D8&quot;/&gt;&lt;wsp:rsid wsp:val=&quot;00B27114&quot;/&gt;&lt;wsp:rsid wsp:val=&quot;00B271CD&quot;/&gt;&lt;wsp:rsid wsp:val=&quot;00B272CC&quot;/&gt;&lt;wsp:rsid wsp:val=&quot;00B305F3&quot;/&gt;&lt;wsp:rsid wsp:val=&quot;00B30EE5&quot;/&gt;&lt;wsp:rsid wsp:val=&quot;00B31509&quot;/&gt;&lt;wsp:rsid wsp:val=&quot;00B31886&quot;/&gt;&lt;wsp:rsid wsp:val=&quot;00B31916&quot;/&gt;&lt;wsp:rsid wsp:val=&quot;00B32236&quot;/&gt;&lt;wsp:rsid wsp:val=&quot;00B33522&quot;/&gt;&lt;wsp:rsid wsp:val=&quot;00B34481&quot;/&gt;&lt;wsp:rsid wsp:val=&quot;00B34509&quot;/&gt;&lt;wsp:rsid wsp:val=&quot;00B345DF&quot;/&gt;&lt;wsp:rsid wsp:val=&quot;00B35702&quot;/&gt;&lt;wsp:rsid wsp:val=&quot;00B35828&quot;/&gt;&lt;wsp:rsid wsp:val=&quot;00B37221&quot;/&gt;&lt;wsp:rsid wsp:val=&quot;00B3741F&quot;/&gt;&lt;wsp:rsid wsp:val=&quot;00B37439&quot;/&gt;&lt;wsp:rsid wsp:val=&quot;00B37684&quot;/&gt;&lt;wsp:rsid wsp:val=&quot;00B378C7&quot;/&gt;&lt;wsp:rsid wsp:val=&quot;00B37EDB&quot;/&gt;&lt;wsp:rsid wsp:val=&quot;00B402C9&quot;/&gt;&lt;wsp:rsid wsp:val=&quot;00B40A50&quot;/&gt;&lt;wsp:rsid wsp:val=&quot;00B40E28&quot;/&gt;&lt;wsp:rsid wsp:val=&quot;00B40F99&quot;/&gt;&lt;wsp:rsid wsp:val=&quot;00B4105A&quot;/&gt;&lt;wsp:rsid wsp:val=&quot;00B413BC&quot;/&gt;&lt;wsp:rsid wsp:val=&quot;00B416F0&quot;/&gt;&lt;wsp:rsid wsp:val=&quot;00B41800&quot;/&gt;&lt;wsp:rsid wsp:val=&quot;00B418ED&quot;/&gt;&lt;wsp:rsid wsp:val=&quot;00B41A81&quot;/&gt;&lt;wsp:rsid wsp:val=&quot;00B41F75&quot;/&gt;&lt;wsp:rsid wsp:val=&quot;00B420A4&quot;/&gt;&lt;wsp:rsid wsp:val=&quot;00B42867&quot;/&gt;&lt;wsp:rsid wsp:val=&quot;00B42AA9&quot;/&gt;&lt;wsp:rsid wsp:val=&quot;00B4352E&quot;/&gt;&lt;wsp:rsid wsp:val=&quot;00B43C96&quot;/&gt;&lt;wsp:rsid wsp:val=&quot;00B44243&quot;/&gt;&lt;wsp:rsid wsp:val=&quot;00B4457A&quot;/&gt;&lt;wsp:rsid wsp:val=&quot;00B450C4&quot;/&gt;&lt;wsp:rsid wsp:val=&quot;00B45164&quot;/&gt;&lt;wsp:rsid wsp:val=&quot;00B457B5&quot;/&gt;&lt;wsp:rsid wsp:val=&quot;00B45D0D&quot;/&gt;&lt;wsp:rsid wsp:val=&quot;00B45DF2&quot;/&gt;&lt;wsp:rsid wsp:val=&quot;00B46A04&quot;/&gt;&lt;wsp:rsid wsp:val=&quot;00B46B41&quot;/&gt;&lt;wsp:rsid wsp:val=&quot;00B47B63&quot;/&gt;&lt;wsp:rsid wsp:val=&quot;00B502F1&quot;/&gt;&lt;wsp:rsid wsp:val=&quot;00B50600&quot;/&gt;&lt;wsp:rsid wsp:val=&quot;00B51034&quot;/&gt;&lt;wsp:rsid wsp:val=&quot;00B51ADB&quot;/&gt;&lt;wsp:rsid wsp:val=&quot;00B51B01&quot;/&gt;&lt;wsp:rsid wsp:val=&quot;00B51C6F&quot;/&gt;&lt;wsp:rsid wsp:val=&quot;00B51CE5&quot;/&gt;&lt;wsp:rsid wsp:val=&quot;00B51D56&quot;/&gt;&lt;wsp:rsid wsp:val=&quot;00B523D4&quot;/&gt;&lt;wsp:rsid wsp:val=&quot;00B52990&quot;/&gt;&lt;wsp:rsid wsp:val=&quot;00B52A7D&quot;/&gt;&lt;wsp:rsid wsp:val=&quot;00B532A6&quot;/&gt;&lt;wsp:rsid wsp:val=&quot;00B535AC&quot;/&gt;&lt;wsp:rsid wsp:val=&quot;00B53E5D&quot;/&gt;&lt;wsp:rsid wsp:val=&quot;00B54547&quot;/&gt;&lt;wsp:rsid wsp:val=&quot;00B54576&quot;/&gt;&lt;wsp:rsid wsp:val=&quot;00B5499F&quot;/&gt;&lt;wsp:rsid wsp:val=&quot;00B54AED&quot;/&gt;&lt;wsp:rsid wsp:val=&quot;00B54EBF&quot;/&gt;&lt;wsp:rsid wsp:val=&quot;00B551F5&quot;/&gt;&lt;wsp:rsid wsp:val=&quot;00B557E7&quot;/&gt;&lt;wsp:rsid wsp:val=&quot;00B561C7&quot;/&gt;&lt;wsp:rsid wsp:val=&quot;00B56A71&quot;/&gt;&lt;wsp:rsid wsp:val=&quot;00B5750D&quot;/&gt;&lt;wsp:rsid wsp:val=&quot;00B57AD6&quot;/&gt;&lt;wsp:rsid wsp:val=&quot;00B57E31&quot;/&gt;&lt;wsp:rsid wsp:val=&quot;00B60304&quot;/&gt;&lt;wsp:rsid wsp:val=&quot;00B60432&quot;/&gt;&lt;wsp:rsid wsp:val=&quot;00B60568&quot;/&gt;&lt;wsp:rsid wsp:val=&quot;00B60995&quot;/&gt;&lt;wsp:rsid wsp:val=&quot;00B614C6&quot;/&gt;&lt;wsp:rsid wsp:val=&quot;00B61AD4&quot;/&gt;&lt;wsp:rsid wsp:val=&quot;00B61AE2&quot;/&gt;&lt;wsp:rsid wsp:val=&quot;00B61B19&quot;/&gt;&lt;wsp:rsid wsp:val=&quot;00B61C51&quot;/&gt;&lt;wsp:rsid wsp:val=&quot;00B6249D&quot;/&gt;&lt;wsp:rsid wsp:val=&quot;00B6444B&quot;/&gt;&lt;wsp:rsid wsp:val=&quot;00B64D0A&quot;/&gt;&lt;wsp:rsid wsp:val=&quot;00B651E6&quot;/&gt;&lt;wsp:rsid wsp:val=&quot;00B6543F&quot;/&gt;&lt;wsp:rsid wsp:val=&quot;00B65B8E&quot;/&gt;&lt;wsp:rsid wsp:val=&quot;00B66638&quot;/&gt;&lt;wsp:rsid wsp:val=&quot;00B6666A&quot;/&gt;&lt;wsp:rsid wsp:val=&quot;00B670CA&quot;/&gt;&lt;wsp:rsid wsp:val=&quot;00B67760&quot;/&gt;&lt;wsp:rsid wsp:val=&quot;00B67C35&quot;/&gt;&lt;wsp:rsid wsp:val=&quot;00B70B43&quot;/&gt;&lt;wsp:rsid wsp:val=&quot;00B71754&quot;/&gt;&lt;wsp:rsid wsp:val=&quot;00B718CA&quot;/&gt;&lt;wsp:rsid wsp:val=&quot;00B71B03&quot;/&gt;&lt;wsp:rsid wsp:val=&quot;00B71E29&quot;/&gt;&lt;wsp:rsid wsp:val=&quot;00B71E60&quot;/&gt;&lt;wsp:rsid wsp:val=&quot;00B72781&quot;/&gt;&lt;wsp:rsid wsp:val=&quot;00B73491&quot;/&gt;&lt;wsp:rsid wsp:val=&quot;00B73670&quot;/&gt;&lt;wsp:rsid wsp:val=&quot;00B73B31&quot;/&gt;&lt;wsp:rsid wsp:val=&quot;00B7461F&quot;/&gt;&lt;wsp:rsid wsp:val=&quot;00B74655&quot;/&gt;&lt;wsp:rsid wsp:val=&quot;00B7523E&quot;/&gt;&lt;wsp:rsid wsp:val=&quot;00B753CF&quot;/&gt;&lt;wsp:rsid wsp:val=&quot;00B7550F&quot;/&gt;&lt;wsp:rsid wsp:val=&quot;00B75A65&quot;/&gt;&lt;wsp:rsid wsp:val=&quot;00B76020&quot;/&gt;&lt;wsp:rsid wsp:val=&quot;00B76028&quot;/&gt;&lt;wsp:rsid wsp:val=&quot;00B768DC&quot;/&gt;&lt;wsp:rsid wsp:val=&quot;00B76A85&quot;/&gt;&lt;wsp:rsid wsp:val=&quot;00B76D38&quot;/&gt;&lt;wsp:rsid wsp:val=&quot;00B76DBF&quot;/&gt;&lt;wsp:rsid wsp:val=&quot;00B77567&quot;/&gt;&lt;wsp:rsid wsp:val=&quot;00B77F7B&quot;/&gt;&lt;wsp:rsid wsp:val=&quot;00B81282&quot;/&gt;&lt;wsp:rsid wsp:val=&quot;00B81454&quot;/&gt;&lt;wsp:rsid wsp:val=&quot;00B81588&quot;/&gt;&lt;wsp:rsid wsp:val=&quot;00B817C7&quot;/&gt;&lt;wsp:rsid wsp:val=&quot;00B81B26&quot;/&gt;&lt;wsp:rsid wsp:val=&quot;00B81EE6&quot;/&gt;&lt;wsp:rsid wsp:val=&quot;00B81F12&quot;/&gt;&lt;wsp:rsid wsp:val=&quot;00B82192&quot;/&gt;&lt;wsp:rsid wsp:val=&quot;00B8294B&quot;/&gt;&lt;wsp:rsid wsp:val=&quot;00B83184&quot;/&gt;&lt;wsp:rsid wsp:val=&quot;00B8359C&quot;/&gt;&lt;wsp:rsid wsp:val=&quot;00B83804&quot;/&gt;&lt;wsp:rsid wsp:val=&quot;00B839AA&quot;/&gt;&lt;wsp:rsid wsp:val=&quot;00B840E3&quot;/&gt;&lt;wsp:rsid wsp:val=&quot;00B848E6&quot;/&gt;&lt;wsp:rsid wsp:val=&quot;00B8605A&quot;/&gt;&lt;wsp:rsid wsp:val=&quot;00B86088&quot;/&gt;&lt;wsp:rsid wsp:val=&quot;00B8641C&quot;/&gt;&lt;wsp:rsid wsp:val=&quot;00B86746&quot;/&gt;&lt;wsp:rsid wsp:val=&quot;00B86832&quot;/&gt;&lt;wsp:rsid wsp:val=&quot;00B86B55&quot;/&gt;&lt;wsp:rsid wsp:val=&quot;00B877CC&quot;/&gt;&lt;wsp:rsid wsp:val=&quot;00B879CB&quot;/&gt;&lt;wsp:rsid wsp:val=&quot;00B87EDF&quot;/&gt;&lt;wsp:rsid wsp:val=&quot;00B908F5&quot;/&gt;&lt;wsp:rsid wsp:val=&quot;00B909D0&quot;/&gt;&lt;wsp:rsid wsp:val=&quot;00B90D86&quot;/&gt;&lt;wsp:rsid wsp:val=&quot;00B90EDB&quot;/&gt;&lt;wsp:rsid wsp:val=&quot;00B90F1C&quot;/&gt;&lt;wsp:rsid wsp:val=&quot;00B91386&quot;/&gt;&lt;wsp:rsid wsp:val=&quot;00B916A5&quot;/&gt;&lt;wsp:rsid wsp:val=&quot;00B91B42&quot;/&gt;&lt;wsp:rsid wsp:val=&quot;00B91DE4&quot;/&gt;&lt;wsp:rsid wsp:val=&quot;00B92014&quot;/&gt;&lt;wsp:rsid wsp:val=&quot;00B9250E&quot;/&gt;&lt;wsp:rsid wsp:val=&quot;00B925F8&quot;/&gt;&lt;wsp:rsid wsp:val=&quot;00B927E1&quot;/&gt;&lt;wsp:rsid wsp:val=&quot;00B9288F&quot;/&gt;&lt;wsp:rsid wsp:val=&quot;00B92A1D&quot;/&gt;&lt;wsp:rsid wsp:val=&quot;00B93463&quot;/&gt;&lt;wsp:rsid wsp:val=&quot;00B93689&quot;/&gt;&lt;wsp:rsid wsp:val=&quot;00B9450E&quot;/&gt;&lt;wsp:rsid wsp:val=&quot;00B94B0F&quot;/&gt;&lt;wsp:rsid wsp:val=&quot;00B94BB3&quot;/&gt;&lt;wsp:rsid wsp:val=&quot;00B9535C&quot;/&gt;&lt;wsp:rsid wsp:val=&quot;00B95904&quot;/&gt;&lt;wsp:rsid wsp:val=&quot;00B95964&quot;/&gt;&lt;wsp:rsid wsp:val=&quot;00B95D66&quot;/&gt;&lt;wsp:rsid wsp:val=&quot;00B96509&quot;/&gt;&lt;wsp:rsid wsp:val=&quot;00B96BAA&quot;/&gt;&lt;wsp:rsid wsp:val=&quot;00B96E71&quot;/&gt;&lt;wsp:rsid wsp:val=&quot;00B96FFF&quot;/&gt;&lt;wsp:rsid wsp:val=&quot;00B9772D&quot;/&gt;&lt;wsp:rsid wsp:val=&quot;00B97B5A&quot;/&gt;&lt;wsp:rsid wsp:val=&quot;00B97F0A&quot;/&gt;&lt;wsp:rsid wsp:val=&quot;00BA08FD&quot;/&gt;&lt;wsp:rsid wsp:val=&quot;00BA0E40&quot;/&gt;&lt;wsp:rsid wsp:val=&quot;00BA122F&quot;/&gt;&lt;wsp:rsid wsp:val=&quot;00BA1849&quot;/&gt;&lt;wsp:rsid wsp:val=&quot;00BA1993&quot;/&gt;&lt;wsp:rsid wsp:val=&quot;00BA1ED2&quot;/&gt;&lt;wsp:rsid wsp:val=&quot;00BA21CA&quot;/&gt;&lt;wsp:rsid wsp:val=&quot;00BA2CC1&quot;/&gt;&lt;wsp:rsid wsp:val=&quot;00BA341B&quot;/&gt;&lt;wsp:rsid wsp:val=&quot;00BA35C1&quot;/&gt;&lt;wsp:rsid wsp:val=&quot;00BA35E4&quot;/&gt;&lt;wsp:rsid wsp:val=&quot;00BA3C61&quot;/&gt;&lt;wsp:rsid wsp:val=&quot;00BA4776&quot;/&gt;&lt;wsp:rsid wsp:val=&quot;00BA4DF2&quot;/&gt;&lt;wsp:rsid wsp:val=&quot;00BA4FF3&quot;/&gt;&lt;wsp:rsid wsp:val=&quot;00BA5503&quot;/&gt;&lt;wsp:rsid wsp:val=&quot;00BA5D2C&quot;/&gt;&lt;wsp:rsid wsp:val=&quot;00BA6B49&quot;/&gt;&lt;wsp:rsid wsp:val=&quot;00BA6FE1&quot;/&gt;&lt;wsp:rsid wsp:val=&quot;00BA7246&quot;/&gt;&lt;wsp:rsid wsp:val=&quot;00BA7F0D&quot;/&gt;&lt;wsp:rsid wsp:val=&quot;00BB0856&quot;/&gt;&lt;wsp:rsid wsp:val=&quot;00BB1045&quot;/&gt;&lt;wsp:rsid wsp:val=&quot;00BB134C&quot;/&gt;&lt;wsp:rsid wsp:val=&quot;00BB140D&quot;/&gt;&lt;wsp:rsid wsp:val=&quot;00BB167C&quot;/&gt;&lt;wsp:rsid wsp:val=&quot;00BB1B21&quot;/&gt;&lt;wsp:rsid wsp:val=&quot;00BB2282&quot;/&gt;&lt;wsp:rsid wsp:val=&quot;00BB2359&quot;/&gt;&lt;wsp:rsid wsp:val=&quot;00BB2580&quot;/&gt;&lt;wsp:rsid wsp:val=&quot;00BB28EE&quot;/&gt;&lt;wsp:rsid wsp:val=&quot;00BB2B9E&quot;/&gt;&lt;wsp:rsid wsp:val=&quot;00BB2DCE&quot;/&gt;&lt;wsp:rsid wsp:val=&quot;00BB3336&quot;/&gt;&lt;wsp:rsid wsp:val=&quot;00BB48BA&quot;/&gt;&lt;wsp:rsid wsp:val=&quot;00BB4B02&quot;/&gt;&lt;wsp:rsid wsp:val=&quot;00BB5075&quot;/&gt;&lt;wsp:rsid wsp:val=&quot;00BB5D7D&quot;/&gt;&lt;wsp:rsid wsp:val=&quot;00BB60D3&quot;/&gt;&lt;wsp:rsid wsp:val=&quot;00BB61BC&quot;/&gt;&lt;wsp:rsid wsp:val=&quot;00BB67C0&quot;/&gt;&lt;wsp:rsid wsp:val=&quot;00BB7568&quot;/&gt;&lt;wsp:rsid wsp:val=&quot;00BB7E4D&quot;/&gt;&lt;wsp:rsid wsp:val=&quot;00BC08B8&quot;/&gt;&lt;wsp:rsid wsp:val=&quot;00BC0AD4&quot;/&gt;&lt;wsp:rsid wsp:val=&quot;00BC1015&quot;/&gt;&lt;wsp:rsid wsp:val=&quot;00BC1160&quot;/&gt;&lt;wsp:rsid wsp:val=&quot;00BC1273&quot;/&gt;&lt;wsp:rsid wsp:val=&quot;00BC147E&quot;/&gt;&lt;wsp:rsid wsp:val=&quot;00BC189E&quot;/&gt;&lt;wsp:rsid wsp:val=&quot;00BC1D97&quot;/&gt;&lt;wsp:rsid wsp:val=&quot;00BC1EEF&quot;/&gt;&lt;wsp:rsid wsp:val=&quot;00BC204C&quot;/&gt;&lt;wsp:rsid wsp:val=&quot;00BC2D2F&quot;/&gt;&lt;wsp:rsid wsp:val=&quot;00BC416B&quot;/&gt;&lt;wsp:rsid wsp:val=&quot;00BC4404&quot;/&gt;&lt;wsp:rsid wsp:val=&quot;00BC464C&quot;/&gt;&lt;wsp:rsid wsp:val=&quot;00BC4907&quot;/&gt;&lt;wsp:rsid wsp:val=&quot;00BC4EF7&quot;/&gt;&lt;wsp:rsid wsp:val=&quot;00BC64F6&quot;/&gt;&lt;wsp:rsid wsp:val=&quot;00BC6531&quot;/&gt;&lt;wsp:rsid wsp:val=&quot;00BC6B9C&quot;/&gt;&lt;wsp:rsid wsp:val=&quot;00BC6E33&quot;/&gt;&lt;wsp:rsid wsp:val=&quot;00BD05A8&quot;/&gt;&lt;wsp:rsid wsp:val=&quot;00BD0ED2&quot;/&gt;&lt;wsp:rsid wsp:val=&quot;00BD0EF5&quot;/&gt;&lt;wsp:rsid wsp:val=&quot;00BD0F0E&quot;/&gt;&lt;wsp:rsid wsp:val=&quot;00BD1344&quot;/&gt;&lt;wsp:rsid wsp:val=&quot;00BD14A3&quot;/&gt;&lt;wsp:rsid wsp:val=&quot;00BD2122&quot;/&gt;&lt;wsp:rsid wsp:val=&quot;00BD24C9&quot;/&gt;&lt;wsp:rsid wsp:val=&quot;00BD2E40&quot;/&gt;&lt;wsp:rsid wsp:val=&quot;00BD3861&quot;/&gt;&lt;wsp:rsid wsp:val=&quot;00BD3A3D&quot;/&gt;&lt;wsp:rsid wsp:val=&quot;00BD3C3B&quot;/&gt;&lt;wsp:rsid wsp:val=&quot;00BD431B&quot;/&gt;&lt;wsp:rsid wsp:val=&quot;00BD4C58&quot;/&gt;&lt;wsp:rsid wsp:val=&quot;00BD4E5C&quot;/&gt;&lt;wsp:rsid wsp:val=&quot;00BD646F&quot;/&gt;&lt;wsp:rsid wsp:val=&quot;00BD6A77&quot;/&gt;&lt;wsp:rsid wsp:val=&quot;00BD6B17&quot;/&gt;&lt;wsp:rsid wsp:val=&quot;00BD7558&quot;/&gt;&lt;wsp:rsid wsp:val=&quot;00BE0862&quot;/&gt;&lt;wsp:rsid wsp:val=&quot;00BE0999&quot;/&gt;&lt;wsp:rsid wsp:val=&quot;00BE0C8E&quot;/&gt;&lt;wsp:rsid wsp:val=&quot;00BE0EF3&quot;/&gt;&lt;wsp:rsid wsp:val=&quot;00BE1399&quot;/&gt;&lt;wsp:rsid wsp:val=&quot;00BE151B&quot;/&gt;&lt;wsp:rsid wsp:val=&quot;00BE1541&quot;/&gt;&lt;wsp:rsid wsp:val=&quot;00BE199C&quot;/&gt;&lt;wsp:rsid wsp:val=&quot;00BE1BA1&quot;/&gt;&lt;wsp:rsid wsp:val=&quot;00BE21F6&quot;/&gt;&lt;wsp:rsid wsp:val=&quot;00BE2772&quot;/&gt;&lt;wsp:rsid wsp:val=&quot;00BE29F9&quot;/&gt;&lt;wsp:rsid wsp:val=&quot;00BE339B&quot;/&gt;&lt;wsp:rsid wsp:val=&quot;00BE3938&quot;/&gt;&lt;wsp:rsid wsp:val=&quot;00BE3C14&quot;/&gt;&lt;wsp:rsid wsp:val=&quot;00BE3F2A&quot;/&gt;&lt;wsp:rsid wsp:val=&quot;00BE446D&quot;/&gt;&lt;wsp:rsid wsp:val=&quot;00BE48AB&quot;/&gt;&lt;wsp:rsid wsp:val=&quot;00BE48D5&quot;/&gt;&lt;wsp:rsid wsp:val=&quot;00BE5C5C&quot;/&gt;&lt;wsp:rsid wsp:val=&quot;00BE5E0F&quot;/&gt;&lt;wsp:rsid wsp:val=&quot;00BE6BE8&quot;/&gt;&lt;wsp:rsid wsp:val=&quot;00BE7386&quot;/&gt;&lt;wsp:rsid wsp:val=&quot;00BE7811&quot;/&gt;&lt;wsp:rsid wsp:val=&quot;00BF0769&quot;/&gt;&lt;wsp:rsid wsp:val=&quot;00BF1E71&quot;/&gt;&lt;wsp:rsid wsp:val=&quot;00BF1F18&quot;/&gt;&lt;wsp:rsid wsp:val=&quot;00BF2241&quot;/&gt;&lt;wsp:rsid wsp:val=&quot;00BF3763&quot;/&gt;&lt;wsp:rsid wsp:val=&quot;00BF3C2F&quot;/&gt;&lt;wsp:rsid wsp:val=&quot;00BF4421&quot;/&gt;&lt;wsp:rsid wsp:val=&quot;00BF491F&quot;/&gt;&lt;wsp:rsid wsp:val=&quot;00BF63EF&quot;/&gt;&lt;wsp:rsid wsp:val=&quot;00BF6690&quot;/&gt;&lt;wsp:rsid wsp:val=&quot;00BF6C6A&quot;/&gt;&lt;wsp:rsid wsp:val=&quot;00BF737A&quot;/&gt;&lt;wsp:rsid wsp:val=&quot;00BF7790&quot;/&gt;&lt;wsp:rsid wsp:val=&quot;00BF7D1F&quot;/&gt;&lt;wsp:rsid wsp:val=&quot;00BF7D58&quot;/&gt;&lt;wsp:rsid wsp:val=&quot;00C001C8&quot;/&gt;&lt;wsp:rsid wsp:val=&quot;00C0077A&quot;/&gt;&lt;wsp:rsid wsp:val=&quot;00C00824&quot;/&gt;&lt;wsp:rsid wsp:val=&quot;00C01262&quot;/&gt;&lt;wsp:rsid wsp:val=&quot;00C01BDB&quot;/&gt;&lt;wsp:rsid wsp:val=&quot;00C02544&quot;/&gt;&lt;wsp:rsid wsp:val=&quot;00C0272F&quot;/&gt;&lt;wsp:rsid wsp:val=&quot;00C02A89&quot;/&gt;&lt;wsp:rsid wsp:val=&quot;00C03EFC&quot;/&gt;&lt;wsp:rsid wsp:val=&quot;00C03FE3&quot;/&gt;&lt;wsp:rsid wsp:val=&quot;00C041A1&quot;/&gt;&lt;wsp:rsid wsp:val=&quot;00C0484D&quot;/&gt;&lt;wsp:rsid wsp:val=&quot;00C04FD4&quot;/&gt;&lt;wsp:rsid wsp:val=&quot;00C050B4&quot;/&gt;&lt;wsp:rsid wsp:val=&quot;00C05532&quot;/&gt;&lt;wsp:rsid wsp:val=&quot;00C06046&quot;/&gt;&lt;wsp:rsid wsp:val=&quot;00C061D8&quot;/&gt;&lt;wsp:rsid wsp:val=&quot;00C06D5E&quot;/&gt;&lt;wsp:rsid wsp:val=&quot;00C07551&quot;/&gt;&lt;wsp:rsid wsp:val=&quot;00C07AB7&quot;/&gt;&lt;wsp:rsid wsp:val=&quot;00C07D8A&quot;/&gt;&lt;wsp:rsid wsp:val=&quot;00C10619&quot;/&gt;&lt;wsp:rsid wsp:val=&quot;00C10C51&quot;/&gt;&lt;wsp:rsid wsp:val=&quot;00C10C7E&quot;/&gt;&lt;wsp:rsid wsp:val=&quot;00C118D5&quot;/&gt;&lt;wsp:rsid wsp:val=&quot;00C1219E&quot;/&gt;&lt;wsp:rsid wsp:val=&quot;00C1277F&quot;/&gt;&lt;wsp:rsid wsp:val=&quot;00C12F7C&quot;/&gt;&lt;wsp:rsid wsp:val=&quot;00C135C1&quot;/&gt;&lt;wsp:rsid wsp:val=&quot;00C13FA3&quot;/&gt;&lt;wsp:rsid wsp:val=&quot;00C13FB0&quot;/&gt;&lt;wsp:rsid wsp:val=&quot;00C14788&quot;/&gt;&lt;wsp:rsid wsp:val=&quot;00C1489E&quot;/&gt;&lt;wsp:rsid wsp:val=&quot;00C148C8&quot;/&gt;&lt;wsp:rsid wsp:val=&quot;00C14AA0&quot;/&gt;&lt;wsp:rsid wsp:val=&quot;00C14CB4&quot;/&gt;&lt;wsp:rsid wsp:val=&quot;00C1532A&quot;/&gt;&lt;wsp:rsid wsp:val=&quot;00C15F65&quot;/&gt;&lt;wsp:rsid wsp:val=&quot;00C163D4&quot;/&gt;&lt;wsp:rsid wsp:val=&quot;00C1682A&quot;/&gt;&lt;wsp:rsid wsp:val=&quot;00C16E5D&quot;/&gt;&lt;wsp:rsid wsp:val=&quot;00C16F9D&quot;/&gt;&lt;wsp:rsid wsp:val=&quot;00C172FF&quot;/&gt;&lt;wsp:rsid wsp:val=&quot;00C2049A&quot;/&gt;&lt;wsp:rsid wsp:val=&quot;00C206D7&quot;/&gt;&lt;wsp:rsid wsp:val=&quot;00C209F1&quot;/&gt;&lt;wsp:rsid wsp:val=&quot;00C20A8F&quot;/&gt;&lt;wsp:rsid wsp:val=&quot;00C20FB8&quot;/&gt;&lt;wsp:rsid wsp:val=&quot;00C211BB&quot;/&gt;&lt;wsp:rsid wsp:val=&quot;00C21C2D&quot;/&gt;&lt;wsp:rsid wsp:val=&quot;00C21CA4&quot;/&gt;&lt;wsp:rsid wsp:val=&quot;00C21D61&quot;/&gt;&lt;wsp:rsid wsp:val=&quot;00C225DB&quot;/&gt;&lt;wsp:rsid wsp:val=&quot;00C226A0&quot;/&gt;&lt;wsp:rsid wsp:val=&quot;00C226C5&quot;/&gt;&lt;wsp:rsid wsp:val=&quot;00C23755&quot;/&gt;&lt;wsp:rsid wsp:val=&quot;00C2376C&quot;/&gt;&lt;wsp:rsid wsp:val=&quot;00C23B19&quot;/&gt;&lt;wsp:rsid wsp:val=&quot;00C2400B&quot;/&gt;&lt;wsp:rsid wsp:val=&quot;00C240C2&quot;/&gt;&lt;wsp:rsid wsp:val=&quot;00C247D9&quot;/&gt;&lt;wsp:rsid wsp:val=&quot;00C24994&quot;/&gt;&lt;wsp:rsid wsp:val=&quot;00C24E1C&quot;/&gt;&lt;wsp:rsid wsp:val=&quot;00C252D8&quot;/&gt;&lt;wsp:rsid wsp:val=&quot;00C254C0&quot;/&gt;&lt;wsp:rsid wsp:val=&quot;00C255D5&quot;/&gt;&lt;wsp:rsid wsp:val=&quot;00C25B77&quot;/&gt;&lt;wsp:rsid wsp:val=&quot;00C261C8&quot;/&gt;&lt;wsp:rsid wsp:val=&quot;00C265B1&quot;/&gt;&lt;wsp:rsid wsp:val=&quot;00C26E89&quot;/&gt;&lt;wsp:rsid wsp:val=&quot;00C26F39&quot;/&gt;&lt;wsp:rsid wsp:val=&quot;00C3014B&quot;/&gt;&lt;wsp:rsid wsp:val=&quot;00C3034F&quot;/&gt;&lt;wsp:rsid wsp:val=&quot;00C30688&quot;/&gt;&lt;wsp:rsid wsp:val=&quot;00C30F16&quot;/&gt;&lt;wsp:rsid wsp:val=&quot;00C32014&quot;/&gt;&lt;wsp:rsid wsp:val=&quot;00C32114&quot;/&gt;&lt;wsp:rsid wsp:val=&quot;00C321EB&quot;/&gt;&lt;wsp:rsid wsp:val=&quot;00C323F8&quot;/&gt;&lt;wsp:rsid wsp:val=&quot;00C32D04&quot;/&gt;&lt;wsp:rsid wsp:val=&quot;00C33282&quot;/&gt;&lt;wsp:rsid wsp:val=&quot;00C3362B&quot;/&gt;&lt;wsp:rsid wsp:val=&quot;00C34235&quot;/&gt;&lt;wsp:rsid wsp:val=&quot;00C34321&quot;/&gt;&lt;wsp:rsid wsp:val=&quot;00C347EF&quot;/&gt;&lt;wsp:rsid wsp:val=&quot;00C34F90&quot;/&gt;&lt;wsp:rsid wsp:val=&quot;00C3557A&quot;/&gt;&lt;wsp:rsid wsp:val=&quot;00C35C3E&quot;/&gt;&lt;wsp:rsid wsp:val=&quot;00C364B1&quot;/&gt;&lt;wsp:rsid wsp:val=&quot;00C36C41&quot;/&gt;&lt;wsp:rsid wsp:val=&quot;00C3751B&quot;/&gt;&lt;wsp:rsid wsp:val=&quot;00C37BF3&quot;/&gt;&lt;wsp:rsid wsp:val=&quot;00C37DFE&quot;/&gt;&lt;wsp:rsid wsp:val=&quot;00C40829&quot;/&gt;&lt;wsp:rsid wsp:val=&quot;00C423C9&quot;/&gt;&lt;wsp:rsid wsp:val=&quot;00C42525&quot;/&gt;&lt;wsp:rsid wsp:val=&quot;00C42681&quot;/&gt;&lt;wsp:rsid wsp:val=&quot;00C42B67&quot;/&gt;&lt;wsp:rsid wsp:val=&quot;00C43709&quot;/&gt;&lt;wsp:rsid wsp:val=&quot;00C43BC5&quot;/&gt;&lt;wsp:rsid wsp:val=&quot;00C4455B&quot;/&gt;&lt;wsp:rsid wsp:val=&quot;00C44D20&quot;/&gt;&lt;wsp:rsid wsp:val=&quot;00C45431&quot;/&gt;&lt;wsp:rsid wsp:val=&quot;00C45952&quot;/&gt;&lt;wsp:rsid wsp:val=&quot;00C45B93&quot;/&gt;&lt;wsp:rsid wsp:val=&quot;00C45FFE&quot;/&gt;&lt;wsp:rsid wsp:val=&quot;00C466B0&quot;/&gt;&lt;wsp:rsid wsp:val=&quot;00C46A5D&quot;/&gt;&lt;wsp:rsid wsp:val=&quot;00C46CC8&quot;/&gt;&lt;wsp:rsid wsp:val=&quot;00C47DE5&quot;/&gt;&lt;wsp:rsid wsp:val=&quot;00C5003E&quot;/&gt;&lt;wsp:rsid wsp:val=&quot;00C50486&quot;/&gt;&lt;wsp:rsid wsp:val=&quot;00C50C10&quot;/&gt;&lt;wsp:rsid wsp:val=&quot;00C5125E&quot;/&gt;&lt;wsp:rsid wsp:val=&quot;00C51D0C&quot;/&gt;&lt;wsp:rsid wsp:val=&quot;00C52413&quot;/&gt;&lt;wsp:rsid wsp:val=&quot;00C52712&quot;/&gt;&lt;wsp:rsid wsp:val=&quot;00C52C6A&quot;/&gt;&lt;wsp:rsid wsp:val=&quot;00C53ABE&quot;/&gt;&lt;wsp:rsid wsp:val=&quot;00C53EFB&quot;/&gt;&lt;wsp:rsid wsp:val=&quot;00C54DC6&quot;/&gt;&lt;wsp:rsid wsp:val=&quot;00C55184&quot;/&gt;&lt;wsp:rsid wsp:val=&quot;00C55269&quot;/&gt;&lt;wsp:rsid wsp:val=&quot;00C559FD&quot;/&gt;&lt;wsp:rsid wsp:val=&quot;00C55DB6&quot;/&gt;&lt;wsp:rsid wsp:val=&quot;00C55F89&quot;/&gt;&lt;wsp:rsid wsp:val=&quot;00C5603A&quot;/&gt;&lt;wsp:rsid wsp:val=&quot;00C56833&quot;/&gt;&lt;wsp:rsid wsp:val=&quot;00C56E53&quot;/&gt;&lt;wsp:rsid wsp:val=&quot;00C57308&quot;/&gt;&lt;wsp:rsid wsp:val=&quot;00C57470&quot;/&gt;&lt;wsp:rsid wsp:val=&quot;00C576AE&quot;/&gt;&lt;wsp:rsid wsp:val=&quot;00C579A5&quot;/&gt;&lt;wsp:rsid wsp:val=&quot;00C57E9A&quot;/&gt;&lt;wsp:rsid wsp:val=&quot;00C6009E&quot;/&gt;&lt;wsp:rsid wsp:val=&quot;00C60225&quot;/&gt;&lt;wsp:rsid wsp:val=&quot;00C60778&quot;/&gt;&lt;wsp:rsid wsp:val=&quot;00C608D9&quot;/&gt;&lt;wsp:rsid wsp:val=&quot;00C60ABD&quot;/&gt;&lt;wsp:rsid wsp:val=&quot;00C60AC9&quot;/&gt;&lt;wsp:rsid wsp:val=&quot;00C6124D&quot;/&gt;&lt;wsp:rsid wsp:val=&quot;00C61BD1&quot;/&gt;&lt;wsp:rsid wsp:val=&quot;00C62B17&quot;/&gt;&lt;wsp:rsid wsp:val=&quot;00C63168&quot;/&gt;&lt;wsp:rsid wsp:val=&quot;00C6325B&quot;/&gt;&lt;wsp:rsid wsp:val=&quot;00C63339&quot;/&gt;&lt;wsp:rsid wsp:val=&quot;00C634B1&quot;/&gt;&lt;wsp:rsid wsp:val=&quot;00C64A1A&quot;/&gt;&lt;wsp:rsid wsp:val=&quot;00C65E32&quot;/&gt;&lt;wsp:rsid wsp:val=&quot;00C66075&quot;/&gt;&lt;wsp:rsid wsp:val=&quot;00C669E0&quot;/&gt;&lt;wsp:rsid wsp:val=&quot;00C672DF&quot;/&gt;&lt;wsp:rsid wsp:val=&quot;00C677F7&quot;/&gt;&lt;wsp:rsid wsp:val=&quot;00C6783B&quot;/&gt;&lt;wsp:rsid wsp:val=&quot;00C67F32&quot;/&gt;&lt;wsp:rsid wsp:val=&quot;00C67FD1&quot;/&gt;&lt;wsp:rsid wsp:val=&quot;00C701AD&quot;/&gt;&lt;wsp:rsid wsp:val=&quot;00C701B9&quot;/&gt;&lt;wsp:rsid wsp:val=&quot;00C70734&quot;/&gt;&lt;wsp:rsid wsp:val=&quot;00C70C0D&quot;/&gt;&lt;wsp:rsid wsp:val=&quot;00C71BDC&quot;/&gt;&lt;wsp:rsid wsp:val=&quot;00C71C7C&quot;/&gt;&lt;wsp:rsid wsp:val=&quot;00C721AE&quot;/&gt;&lt;wsp:rsid wsp:val=&quot;00C723B8&quot;/&gt;&lt;wsp:rsid wsp:val=&quot;00C72B3C&quot;/&gt;&lt;wsp:rsid wsp:val=&quot;00C72C58&quot;/&gt;&lt;wsp:rsid wsp:val=&quot;00C73032&quot;/&gt;&lt;wsp:rsid wsp:val=&quot;00C730BD&quot;/&gt;&lt;wsp:rsid wsp:val=&quot;00C73B22&quot;/&gt;&lt;wsp:rsid wsp:val=&quot;00C73E9A&quot;/&gt;&lt;wsp:rsid wsp:val=&quot;00C7403E&quot;/&gt;&lt;wsp:rsid wsp:val=&quot;00C7475D&quot;/&gt;&lt;wsp:rsid wsp:val=&quot;00C7494F&quot;/&gt;&lt;wsp:rsid wsp:val=&quot;00C74AEF&quot;/&gt;&lt;wsp:rsid wsp:val=&quot;00C74C0E&quot;/&gt;&lt;wsp:rsid wsp:val=&quot;00C75ED9&quot;/&gt;&lt;wsp:rsid wsp:val=&quot;00C761C1&quot;/&gt;&lt;wsp:rsid wsp:val=&quot;00C766A4&quot;/&gt;&lt;wsp:rsid wsp:val=&quot;00C76A95&quot;/&gt;&lt;wsp:rsid wsp:val=&quot;00C76CFC&quot;/&gt;&lt;wsp:rsid wsp:val=&quot;00C77CFC&quot;/&gt;&lt;wsp:rsid wsp:val=&quot;00C77F34&quot;/&gt;&lt;wsp:rsid wsp:val=&quot;00C803CF&quot;/&gt;&lt;wsp:rsid wsp:val=&quot;00C80C53&quot;/&gt;&lt;wsp:rsid wsp:val=&quot;00C80ED4&quot;/&gt;&lt;wsp:rsid wsp:val=&quot;00C81CF9&quot;/&gt;&lt;wsp:rsid wsp:val=&quot;00C8224C&quot;/&gt;&lt;wsp:rsid wsp:val=&quot;00C8230A&quot;/&gt;&lt;wsp:rsid wsp:val=&quot;00C829AC&quot;/&gt;&lt;wsp:rsid wsp:val=&quot;00C83458&quot;/&gt;&lt;wsp:rsid wsp:val=&quot;00C83DFB&quot;/&gt;&lt;wsp:rsid wsp:val=&quot;00C83E56&quot;/&gt;&lt;wsp:rsid wsp:val=&quot;00C84282&quot;/&gt;&lt;wsp:rsid wsp:val=&quot;00C84B5E&quot;/&gt;&lt;wsp:rsid wsp:val=&quot;00C84E0B&quot;/&gt;&lt;wsp:rsid wsp:val=&quot;00C84EBB&quot;/&gt;&lt;wsp:rsid wsp:val=&quot;00C850FA&quot;/&gt;&lt;wsp:rsid wsp:val=&quot;00C859DC&quot;/&gt;&lt;wsp:rsid wsp:val=&quot;00C8639C&quot;/&gt;&lt;wsp:rsid wsp:val=&quot;00C8690D&quot;/&gt;&lt;wsp:rsid wsp:val=&quot;00C86A8E&quot;/&gt;&lt;wsp:rsid wsp:val=&quot;00C86D29&quot;/&gt;&lt;wsp:rsid wsp:val=&quot;00C87836&quot;/&gt;&lt;wsp:rsid wsp:val=&quot;00C879A6&quot;/&gt;&lt;wsp:rsid wsp:val=&quot;00C87ABA&quot;/&gt;&lt;wsp:rsid wsp:val=&quot;00C87DC7&quot;/&gt;&lt;wsp:rsid wsp:val=&quot;00C908CF&quot;/&gt;&lt;wsp:rsid wsp:val=&quot;00C90948&quot;/&gt;&lt;wsp:rsid wsp:val=&quot;00C90A2F&quot;/&gt;&lt;wsp:rsid wsp:val=&quot;00C9169F&quot;/&gt;&lt;wsp:rsid wsp:val=&quot;00C91728&quot;/&gt;&lt;wsp:rsid wsp:val=&quot;00C9198A&quot;/&gt;&lt;wsp:rsid wsp:val=&quot;00C92AF4&quot;/&gt;&lt;wsp:rsid wsp:val=&quot;00C92AF9&quot;/&gt;&lt;wsp:rsid wsp:val=&quot;00C93430&quot;/&gt;&lt;wsp:rsid wsp:val=&quot;00C935FF&quot;/&gt;&lt;wsp:rsid wsp:val=&quot;00C94D44&quot;/&gt;&lt;wsp:rsid wsp:val=&quot;00C94F99&quot;/&gt;&lt;wsp:rsid wsp:val=&quot;00C9521B&quot;/&gt;&lt;wsp:rsid wsp:val=&quot;00C95C33&quot;/&gt;&lt;wsp:rsid wsp:val=&quot;00C95D1A&quot;/&gt;&lt;wsp:rsid wsp:val=&quot;00C9663D&quot;/&gt;&lt;wsp:rsid wsp:val=&quot;00C96C10&quot;/&gt;&lt;wsp:rsid wsp:val=&quot;00C978FF&quot;/&gt;&lt;wsp:rsid wsp:val=&quot;00C97A39&quot;/&gt;&lt;wsp:rsid wsp:val=&quot;00C97A48&quot;/&gt;&lt;wsp:rsid wsp:val=&quot;00C97DFB&quot;/&gt;&lt;wsp:rsid wsp:val=&quot;00CA03A0&quot;/&gt;&lt;wsp:rsid wsp:val=&quot;00CA064C&quot;/&gt;&lt;wsp:rsid wsp:val=&quot;00CA09B5&quot;/&gt;&lt;wsp:rsid wsp:val=&quot;00CA134D&quot;/&gt;&lt;wsp:rsid wsp:val=&quot;00CA146D&quot;/&gt;&lt;wsp:rsid wsp:val=&quot;00CA16AC&quot;/&gt;&lt;wsp:rsid wsp:val=&quot;00CA16CB&quot;/&gt;&lt;wsp:rsid wsp:val=&quot;00CA1752&quot;/&gt;&lt;wsp:rsid wsp:val=&quot;00CA1C79&quot;/&gt;&lt;wsp:rsid wsp:val=&quot;00CA2260&quot;/&gt;&lt;wsp:rsid wsp:val=&quot;00CA2FA2&quot;/&gt;&lt;wsp:rsid wsp:val=&quot;00CA327C&quot;/&gt;&lt;wsp:rsid wsp:val=&quot;00CA347B&quot;/&gt;&lt;wsp:rsid wsp:val=&quot;00CA372D&quot;/&gt;&lt;wsp:rsid wsp:val=&quot;00CA3B71&quot;/&gt;&lt;wsp:rsid wsp:val=&quot;00CA40E2&quot;/&gt;&lt;wsp:rsid wsp:val=&quot;00CA4250&quot;/&gt;&lt;wsp:rsid wsp:val=&quot;00CA4C36&quot;/&gt;&lt;wsp:rsid wsp:val=&quot;00CA4C50&quot;/&gt;&lt;wsp:rsid wsp:val=&quot;00CA4FDE&quot;/&gt;&lt;wsp:rsid wsp:val=&quot;00CA51BA&quot;/&gt;&lt;wsp:rsid wsp:val=&quot;00CA54F6&quot;/&gt;&lt;wsp:rsid wsp:val=&quot;00CA585B&quot;/&gt;&lt;wsp:rsid wsp:val=&quot;00CA5C81&quot;/&gt;&lt;wsp:rsid wsp:val=&quot;00CA5CB5&quot;/&gt;&lt;wsp:rsid wsp:val=&quot;00CA5DB8&quot;/&gt;&lt;wsp:rsid wsp:val=&quot;00CA5E99&quot;/&gt;&lt;wsp:rsid wsp:val=&quot;00CA61EB&quot;/&gt;&lt;wsp:rsid wsp:val=&quot;00CA67A7&quot;/&gt;&lt;wsp:rsid wsp:val=&quot;00CA6DFB&quot;/&gt;&lt;wsp:rsid wsp:val=&quot;00CA7885&quot;/&gt;&lt;wsp:rsid wsp:val=&quot;00CA7CC7&quot;/&gt;&lt;wsp:rsid wsp:val=&quot;00CB03AF&quot;/&gt;&lt;wsp:rsid wsp:val=&quot;00CB1338&quot;/&gt;&lt;wsp:rsid wsp:val=&quot;00CB171D&quot;/&gt;&lt;wsp:rsid wsp:val=&quot;00CB1B29&quot;/&gt;&lt;wsp:rsid wsp:val=&quot;00CB1E67&quot;/&gt;&lt;wsp:rsid wsp:val=&quot;00CB222B&quot;/&gt;&lt;wsp:rsid wsp:val=&quot;00CB2837&quot;/&gt;&lt;wsp:rsid wsp:val=&quot;00CB31FF&quot;/&gt;&lt;wsp:rsid wsp:val=&quot;00CB4793&quot;/&gt;&lt;wsp:rsid wsp:val=&quot;00CB4819&quot;/&gt;&lt;wsp:rsid wsp:val=&quot;00CB4A1B&quot;/&gt;&lt;wsp:rsid wsp:val=&quot;00CB4C82&quot;/&gt;&lt;wsp:rsid wsp:val=&quot;00CB4EA2&quot;/&gt;&lt;wsp:rsid wsp:val=&quot;00CB531D&quot;/&gt;&lt;wsp:rsid wsp:val=&quot;00CB5557&quot;/&gt;&lt;wsp:rsid wsp:val=&quot;00CB581A&quot;/&gt;&lt;wsp:rsid wsp:val=&quot;00CB5AD5&quot;/&gt;&lt;wsp:rsid wsp:val=&quot;00CB5B94&quot;/&gt;&lt;wsp:rsid wsp:val=&quot;00CB616E&quot;/&gt;&lt;wsp:rsid wsp:val=&quot;00CB6AA2&quot;/&gt;&lt;wsp:rsid wsp:val=&quot;00CB6B45&quot;/&gt;&lt;wsp:rsid wsp:val=&quot;00CB6C72&quot;/&gt;&lt;wsp:rsid wsp:val=&quot;00CB701C&quot;/&gt;&lt;wsp:rsid wsp:val=&quot;00CB7306&quot;/&gt;&lt;wsp:rsid wsp:val=&quot;00CC03A7&quot;/&gt;&lt;wsp:rsid wsp:val=&quot;00CC043A&quot;/&gt;&lt;wsp:rsid wsp:val=&quot;00CC04F7&quot;/&gt;&lt;wsp:rsid wsp:val=&quot;00CC08E7&quot;/&gt;&lt;wsp:rsid wsp:val=&quot;00CC1095&quot;/&gt;&lt;wsp:rsid wsp:val=&quot;00CC1634&quot;/&gt;&lt;wsp:rsid wsp:val=&quot;00CC1CFE&quot;/&gt;&lt;wsp:rsid wsp:val=&quot;00CC2186&quot;/&gt;&lt;wsp:rsid wsp:val=&quot;00CC237B&quot;/&gt;&lt;wsp:rsid wsp:val=&quot;00CC2550&quot;/&gt;&lt;wsp:rsid wsp:val=&quot;00CC2E7E&quot;/&gt;&lt;wsp:rsid wsp:val=&quot;00CC2E9A&quot;/&gt;&lt;wsp:rsid wsp:val=&quot;00CC2FB1&quot;/&gt;&lt;wsp:rsid wsp:val=&quot;00CC358C&quot;/&gt;&lt;wsp:rsid wsp:val=&quot;00CC3F06&quot;/&gt;&lt;wsp:rsid wsp:val=&quot;00CC43D3&quot;/&gt;&lt;wsp:rsid wsp:val=&quot;00CC47B2&quot;/&gt;&lt;wsp:rsid wsp:val=&quot;00CC4A0E&quot;/&gt;&lt;wsp:rsid wsp:val=&quot;00CC51CA&quot;/&gt;&lt;wsp:rsid wsp:val=&quot;00CC5CE1&quot;/&gt;&lt;wsp:rsid wsp:val=&quot;00CC5E65&quot;/&gt;&lt;wsp:rsid wsp:val=&quot;00CC62AB&quot;/&gt;&lt;wsp:rsid wsp:val=&quot;00CC6CD5&quot;/&gt;&lt;wsp:rsid wsp:val=&quot;00CC72C1&quot;/&gt;&lt;wsp:rsid wsp:val=&quot;00CC7660&quot;/&gt;&lt;wsp:rsid wsp:val=&quot;00CD0435&quot;/&gt;&lt;wsp:rsid wsp:val=&quot;00CD0867&quot;/&gt;&lt;wsp:rsid wsp:val=&quot;00CD0BC9&quot;/&gt;&lt;wsp:rsid wsp:val=&quot;00CD146F&quot;/&gt;&lt;wsp:rsid wsp:val=&quot;00CD1E18&quot;/&gt;&lt;wsp:rsid wsp:val=&quot;00CD1F5A&quot;/&gt;&lt;wsp:rsid wsp:val=&quot;00CD1FC7&quot;/&gt;&lt;wsp:rsid wsp:val=&quot;00CD2198&quot;/&gt;&lt;wsp:rsid wsp:val=&quot;00CD230E&quot;/&gt;&lt;wsp:rsid wsp:val=&quot;00CD26A6&quot;/&gt;&lt;wsp:rsid wsp:val=&quot;00CD285E&quot;/&gt;&lt;wsp:rsid wsp:val=&quot;00CD2B07&quot;/&gt;&lt;wsp:rsid wsp:val=&quot;00CD36F5&quot;/&gt;&lt;wsp:rsid wsp:val=&quot;00CD3D78&quot;/&gt;&lt;wsp:rsid wsp:val=&quot;00CD43D9&quot;/&gt;&lt;wsp:rsid wsp:val=&quot;00CD444A&quot;/&gt;&lt;wsp:rsid wsp:val=&quot;00CD4BD5&quot;/&gt;&lt;wsp:rsid wsp:val=&quot;00CD56AE&quot;/&gt;&lt;wsp:rsid wsp:val=&quot;00CD5B3E&quot;/&gt;&lt;wsp:rsid wsp:val=&quot;00CD6085&quot;/&gt;&lt;wsp:rsid wsp:val=&quot;00CD684D&quot;/&gt;&lt;wsp:rsid wsp:val=&quot;00CD6C1C&quot;/&gt;&lt;wsp:rsid wsp:val=&quot;00CD6C4E&quot;/&gt;&lt;wsp:rsid wsp:val=&quot;00CD79D9&quot;/&gt;&lt;wsp:rsid wsp:val=&quot;00CE04FC&quot;/&gt;&lt;wsp:rsid wsp:val=&quot;00CE089D&quot;/&gt;&lt;wsp:rsid wsp:val=&quot;00CE0BE2&quot;/&gt;&lt;wsp:rsid wsp:val=&quot;00CE0EFC&quot;/&gt;&lt;wsp:rsid wsp:val=&quot;00CE1400&quot;/&gt;&lt;wsp:rsid wsp:val=&quot;00CE19B0&quot;/&gt;&lt;wsp:rsid wsp:val=&quot;00CE1D65&quot;/&gt;&lt;wsp:rsid wsp:val=&quot;00CE1FA4&quot;/&gt;&lt;wsp:rsid wsp:val=&quot;00CE2880&quot;/&gt;&lt;wsp:rsid wsp:val=&quot;00CE317D&quot;/&gt;&lt;wsp:rsid wsp:val=&quot;00CE3E8B&quot;/&gt;&lt;wsp:rsid wsp:val=&quot;00CE4455&quot;/&gt;&lt;wsp:rsid wsp:val=&quot;00CE5127&quot;/&gt;&lt;wsp:rsid wsp:val=&quot;00CE5275&quot;/&gt;&lt;wsp:rsid wsp:val=&quot;00CE5599&quot;/&gt;&lt;wsp:rsid wsp:val=&quot;00CE5854&quot;/&gt;&lt;wsp:rsid wsp:val=&quot;00CE5A1D&quot;/&gt;&lt;wsp:rsid wsp:val=&quot;00CE5C95&quot;/&gt;&lt;wsp:rsid wsp:val=&quot;00CE65D3&quot;/&gt;&lt;wsp:rsid wsp:val=&quot;00CE65DB&quot;/&gt;&lt;wsp:rsid wsp:val=&quot;00CE6D8D&quot;/&gt;&lt;wsp:rsid wsp:val=&quot;00CE74FB&quot;/&gt;&lt;wsp:rsid wsp:val=&quot;00CE7E52&quot;/&gt;&lt;wsp:rsid wsp:val=&quot;00CE7E70&quot;/&gt;&lt;wsp:rsid wsp:val=&quot;00CF0343&quot;/&gt;&lt;wsp:rsid wsp:val=&quot;00CF08EE&quot;/&gt;&lt;wsp:rsid wsp:val=&quot;00CF1220&quot;/&gt;&lt;wsp:rsid wsp:val=&quot;00CF12C0&quot;/&gt;&lt;wsp:rsid wsp:val=&quot;00CF17FB&quot;/&gt;&lt;wsp:rsid wsp:val=&quot;00CF19A3&quot;/&gt;&lt;wsp:rsid wsp:val=&quot;00CF1E12&quot;/&gt;&lt;wsp:rsid wsp:val=&quot;00CF208B&quot;/&gt;&lt;wsp:rsid wsp:val=&quot;00CF2230&quot;/&gt;&lt;wsp:rsid wsp:val=&quot;00CF2FF2&quot;/&gt;&lt;wsp:rsid wsp:val=&quot;00CF3091&quot;/&gt;&lt;wsp:rsid wsp:val=&quot;00CF30EF&quot;/&gt;&lt;wsp:rsid wsp:val=&quot;00CF3165&quot;/&gt;&lt;wsp:rsid wsp:val=&quot;00CF31EC&quot;/&gt;&lt;wsp:rsid wsp:val=&quot;00CF33CD&quot;/&gt;&lt;wsp:rsid wsp:val=&quot;00CF3819&quot;/&gt;&lt;wsp:rsid wsp:val=&quot;00CF38B1&quot;/&gt;&lt;wsp:rsid wsp:val=&quot;00CF3EBA&quot;/&gt;&lt;wsp:rsid wsp:val=&quot;00CF3F46&quot;/&gt;&lt;wsp:rsid wsp:val=&quot;00CF46CA&quot;/&gt;&lt;wsp:rsid wsp:val=&quot;00CF4CB6&quot;/&gt;&lt;wsp:rsid wsp:val=&quot;00CF4FDA&quot;/&gt;&lt;wsp:rsid wsp:val=&quot;00CF5D3F&quot;/&gt;&lt;wsp:rsid wsp:val=&quot;00CF6EF1&quot;/&gt;&lt;wsp:rsid wsp:val=&quot;00D00213&quot;/&gt;&lt;wsp:rsid wsp:val=&quot;00D0032D&quot;/&gt;&lt;wsp:rsid wsp:val=&quot;00D00C8E&quot;/&gt;&lt;wsp:rsid wsp:val=&quot;00D00FAA&quot;/&gt;&lt;wsp:rsid wsp:val=&quot;00D01D01&quot;/&gt;&lt;wsp:rsid wsp:val=&quot;00D028F0&quot;/&gt;&lt;wsp:rsid wsp:val=&quot;00D02F12&quot;/&gt;&lt;wsp:rsid wsp:val=&quot;00D0369A&quot;/&gt;&lt;wsp:rsid wsp:val=&quot;00D03B59&quot;/&gt;&lt;wsp:rsid wsp:val=&quot;00D03BBC&quot;/&gt;&lt;wsp:rsid wsp:val=&quot;00D03F39&quot;/&gt;&lt;wsp:rsid wsp:val=&quot;00D03F86&quot;/&gt;&lt;wsp:rsid wsp:val=&quot;00D0429F&quot;/&gt;&lt;wsp:rsid wsp:val=&quot;00D04858&quot;/&gt;&lt;wsp:rsid wsp:val=&quot;00D06632&quot;/&gt;&lt;wsp:rsid wsp:val=&quot;00D0674B&quot;/&gt;&lt;wsp:rsid wsp:val=&quot;00D06CDC&quot;/&gt;&lt;wsp:rsid wsp:val=&quot;00D06FAD&quot;/&gt;&lt;wsp:rsid wsp:val=&quot;00D0707D&quot;/&gt;&lt;wsp:rsid wsp:val=&quot;00D071D8&quot;/&gt;&lt;wsp:rsid wsp:val=&quot;00D07622&quot;/&gt;&lt;wsp:rsid wsp:val=&quot;00D076BA&quot;/&gt;&lt;wsp:rsid wsp:val=&quot;00D07B04&quot;/&gt;&lt;wsp:rsid wsp:val=&quot;00D07EBE&quot;/&gt;&lt;wsp:rsid wsp:val=&quot;00D105A3&quot;/&gt;&lt;wsp:rsid wsp:val=&quot;00D10852&quot;/&gt;&lt;wsp:rsid wsp:val=&quot;00D10D64&quot;/&gt;&lt;wsp:rsid wsp:val=&quot;00D10EF7&quot;/&gt;&lt;wsp:rsid wsp:val=&quot;00D1123F&quot;/&gt;&lt;wsp:rsid wsp:val=&quot;00D114F8&quot;/&gt;&lt;wsp:rsid wsp:val=&quot;00D11584&quot;/&gt;&lt;wsp:rsid wsp:val=&quot;00D11856&quot;/&gt;&lt;wsp:rsid wsp:val=&quot;00D11C1A&quot;/&gt;&lt;wsp:rsid wsp:val=&quot;00D11C98&quot;/&gt;&lt;wsp:rsid wsp:val=&quot;00D1243A&quot;/&gt;&lt;wsp:rsid wsp:val=&quot;00D12CE3&quot;/&gt;&lt;wsp:rsid wsp:val=&quot;00D12D9E&quot;/&gt;&lt;wsp:rsid wsp:val=&quot;00D12ECA&quot;/&gt;&lt;wsp:rsid wsp:val=&quot;00D1367A&quot;/&gt;&lt;wsp:rsid wsp:val=&quot;00D13EC1&quot;/&gt;&lt;wsp:rsid wsp:val=&quot;00D14079&quot;/&gt;&lt;wsp:rsid wsp:val=&quot;00D14141&quot;/&gt;&lt;wsp:rsid wsp:val=&quot;00D1427B&quot;/&gt;&lt;wsp:rsid wsp:val=&quot;00D147EC&quot;/&gt;&lt;wsp:rsid wsp:val=&quot;00D14EA4&quot;/&gt;&lt;wsp:rsid wsp:val=&quot;00D1501E&quot;/&gt;&lt;wsp:rsid wsp:val=&quot;00D153EB&quot;/&gt;&lt;wsp:rsid wsp:val=&quot;00D154A1&quot;/&gt;&lt;wsp:rsid wsp:val=&quot;00D16013&quot;/&gt;&lt;wsp:rsid wsp:val=&quot;00D16187&quot;/&gt;&lt;wsp:rsid wsp:val=&quot;00D16350&quot;/&gt;&lt;wsp:rsid wsp:val=&quot;00D1683C&quot;/&gt;&lt;wsp:rsid wsp:val=&quot;00D16C6A&quot;/&gt;&lt;wsp:rsid wsp:val=&quot;00D16DEA&quot;/&gt;&lt;wsp:rsid wsp:val=&quot;00D17039&quot;/&gt;&lt;wsp:rsid wsp:val=&quot;00D17520&quot;/&gt;&lt;wsp:rsid wsp:val=&quot;00D175EC&quot;/&gt;&lt;wsp:rsid wsp:val=&quot;00D20034&quot;/&gt;&lt;wsp:rsid wsp:val=&quot;00D20B89&quot;/&gt;&lt;wsp:rsid wsp:val=&quot;00D20EC2&quot;/&gt;&lt;wsp:rsid wsp:val=&quot;00D210A7&quot;/&gt;&lt;wsp:rsid wsp:val=&quot;00D21391&quot;/&gt;&lt;wsp:rsid wsp:val=&quot;00D21587&quot;/&gt;&lt;wsp:rsid wsp:val=&quot;00D21785&quot;/&gt;&lt;wsp:rsid wsp:val=&quot;00D21ADD&quot;/&gt;&lt;wsp:rsid wsp:val=&quot;00D220A9&quot;/&gt;&lt;wsp:rsid wsp:val=&quot;00D22E26&quot;/&gt;&lt;wsp:rsid wsp:val=&quot;00D23AB8&quot;/&gt;&lt;wsp:rsid wsp:val=&quot;00D23D9A&quot;/&gt;&lt;wsp:rsid wsp:val=&quot;00D2454D&quot;/&gt;&lt;wsp:rsid wsp:val=&quot;00D24861&quot;/&gt;&lt;wsp:rsid wsp:val=&quot;00D2529E&quot;/&gt;&lt;wsp:rsid wsp:val=&quot;00D26682&quot;/&gt;&lt;wsp:rsid wsp:val=&quot;00D26E9D&quot;/&gt;&lt;wsp:rsid wsp:val=&quot;00D2727A&quot;/&gt;&lt;wsp:rsid wsp:val=&quot;00D2794C&quot;/&gt;&lt;wsp:rsid wsp:val=&quot;00D30375&quot;/&gt;&lt;wsp:rsid wsp:val=&quot;00D314D4&quot;/&gt;&lt;wsp:rsid wsp:val=&quot;00D318E5&quot;/&gt;&lt;wsp:rsid wsp:val=&quot;00D3208D&quot;/&gt;&lt;wsp:rsid wsp:val=&quot;00D3247F&quot;/&gt;&lt;wsp:rsid wsp:val=&quot;00D33A40&quot;/&gt;&lt;wsp:rsid wsp:val=&quot;00D3420A&quot;/&gt;&lt;wsp:rsid wsp:val=&quot;00D34F3A&quot;/&gt;&lt;wsp:rsid wsp:val=&quot;00D3513E&quot;/&gt;&lt;wsp:rsid wsp:val=&quot;00D35AFC&quot;/&gt;&lt;wsp:rsid wsp:val=&quot;00D35B3D&quot;/&gt;&lt;wsp:rsid wsp:val=&quot;00D35E45&quot;/&gt;&lt;wsp:rsid wsp:val=&quot;00D3699F&quot;/&gt;&lt;wsp:rsid wsp:val=&quot;00D369A3&quot;/&gt;&lt;wsp:rsid wsp:val=&quot;00D369F4&quot;/&gt;&lt;wsp:rsid wsp:val=&quot;00D36BB1&quot;/&gt;&lt;wsp:rsid wsp:val=&quot;00D37B09&quot;/&gt;&lt;wsp:rsid wsp:val=&quot;00D40943&quot;/&gt;&lt;wsp:rsid wsp:val=&quot;00D40A23&quot;/&gt;&lt;wsp:rsid wsp:val=&quot;00D40FA2&quot;/&gt;&lt;wsp:rsid wsp:val=&quot;00D40FCB&quot;/&gt;&lt;wsp:rsid wsp:val=&quot;00D4111E&quot;/&gt;&lt;wsp:rsid wsp:val=&quot;00D415F0&quot;/&gt;&lt;wsp:rsid wsp:val=&quot;00D416A4&quot;/&gt;&lt;wsp:rsid wsp:val=&quot;00D41C55&quot;/&gt;&lt;wsp:rsid wsp:val=&quot;00D420F7&quot;/&gt;&lt;wsp:rsid wsp:val=&quot;00D421F5&quot;/&gt;&lt;wsp:rsid wsp:val=&quot;00D42541&quot;/&gt;&lt;wsp:rsid wsp:val=&quot;00D42AB9&quot;/&gt;&lt;wsp:rsid wsp:val=&quot;00D42CA0&quot;/&gt;&lt;wsp:rsid wsp:val=&quot;00D4306C&quot;/&gt;&lt;wsp:rsid wsp:val=&quot;00D43454&quot;/&gt;&lt;wsp:rsid wsp:val=&quot;00D43733&quot;/&gt;&lt;wsp:rsid wsp:val=&quot;00D44CD4&quot;/&gt;&lt;wsp:rsid wsp:val=&quot;00D45159&quot;/&gt;&lt;wsp:rsid wsp:val=&quot;00D45239&quot;/&gt;&lt;wsp:rsid wsp:val=&quot;00D45657&quot;/&gt;&lt;wsp:rsid wsp:val=&quot;00D45BE4&quot;/&gt;&lt;wsp:rsid wsp:val=&quot;00D46A3C&quot;/&gt;&lt;wsp:rsid wsp:val=&quot;00D46C65&quot;/&gt;&lt;wsp:rsid wsp:val=&quot;00D46FE6&quot;/&gt;&lt;wsp:rsid wsp:val=&quot;00D470FF&quot;/&gt;&lt;wsp:rsid wsp:val=&quot;00D4719E&quot;/&gt;&lt;wsp:rsid wsp:val=&quot;00D471B7&quot;/&gt;&lt;wsp:rsid wsp:val=&quot;00D506FF&quot;/&gt;&lt;wsp:rsid wsp:val=&quot;00D507A8&quot;/&gt;&lt;wsp:rsid wsp:val=&quot;00D50A7C&quot;/&gt;&lt;wsp:rsid wsp:val=&quot;00D50FF5&quot;/&gt;&lt;wsp:rsid wsp:val=&quot;00D51179&quot;/&gt;&lt;wsp:rsid wsp:val=&quot;00D51264&quot;/&gt;&lt;wsp:rsid wsp:val=&quot;00D514FE&quot;/&gt;&lt;wsp:rsid wsp:val=&quot;00D5162B&quot;/&gt;&lt;wsp:rsid wsp:val=&quot;00D516AC&quot;/&gt;&lt;wsp:rsid wsp:val=&quot;00D5193D&quot;/&gt;&lt;wsp:rsid wsp:val=&quot;00D5222A&quot;/&gt;&lt;wsp:rsid wsp:val=&quot;00D52862&quot;/&gt;&lt;wsp:rsid wsp:val=&quot;00D52E46&quot;/&gt;&lt;wsp:rsid wsp:val=&quot;00D532D7&quot;/&gt;&lt;wsp:rsid wsp:val=&quot;00D53444&quot;/&gt;&lt;wsp:rsid wsp:val=&quot;00D550FE&quot;/&gt;&lt;wsp:rsid wsp:val=&quot;00D55263&quot;/&gt;&lt;wsp:rsid wsp:val=&quot;00D55558&quot;/&gt;&lt;wsp:rsid wsp:val=&quot;00D55957&quot;/&gt;&lt;wsp:rsid wsp:val=&quot;00D55F79&quot;/&gt;&lt;wsp:rsid wsp:val=&quot;00D5673C&quot;/&gt;&lt;wsp:rsid wsp:val=&quot;00D57126&quot;/&gt;&lt;wsp:rsid wsp:val=&quot;00D57735&quot;/&gt;&lt;wsp:rsid wsp:val=&quot;00D57851&quot;/&gt;&lt;wsp:rsid wsp:val=&quot;00D57B33&quot;/&gt;&lt;wsp:rsid wsp:val=&quot;00D57E03&quot;/&gt;&lt;wsp:rsid wsp:val=&quot;00D6007E&quot;/&gt;&lt;wsp:rsid wsp:val=&quot;00D602D9&quot;/&gt;&lt;wsp:rsid wsp:val=&quot;00D60D33&quot;/&gt;&lt;wsp:rsid wsp:val=&quot;00D61041&quot;/&gt;&lt;wsp:rsid wsp:val=&quot;00D61C3A&quot;/&gt;&lt;wsp:rsid wsp:val=&quot;00D620BA&quot;/&gt;&lt;wsp:rsid wsp:val=&quot;00D621BB&quot;/&gt;&lt;wsp:rsid wsp:val=&quot;00D621F1&quot;/&gt;&lt;wsp:rsid wsp:val=&quot;00D62530&quot;/&gt;&lt;wsp:rsid wsp:val=&quot;00D629B8&quot;/&gt;&lt;wsp:rsid wsp:val=&quot;00D63A80&quot;/&gt;&lt;wsp:rsid wsp:val=&quot;00D63F19&quot;/&gt;&lt;wsp:rsid wsp:val=&quot;00D64400&quot;/&gt;&lt;wsp:rsid wsp:val=&quot;00D64F3A&quot;/&gt;&lt;wsp:rsid wsp:val=&quot;00D650BD&quot;/&gt;&lt;wsp:rsid wsp:val=&quot;00D65CEF&quot;/&gt;&lt;wsp:rsid wsp:val=&quot;00D66097&quot;/&gt;&lt;wsp:rsid wsp:val=&quot;00D663C2&quot;/&gt;&lt;wsp:rsid wsp:val=&quot;00D66713&quot;/&gt;&lt;wsp:rsid wsp:val=&quot;00D67160&quot;/&gt;&lt;wsp:rsid wsp:val=&quot;00D672E4&quot;/&gt;&lt;wsp:rsid wsp:val=&quot;00D67C03&quot;/&gt;&lt;wsp:rsid wsp:val=&quot;00D67C3F&quot;/&gt;&lt;wsp:rsid wsp:val=&quot;00D67F17&quot;/&gt;&lt;wsp:rsid wsp:val=&quot;00D702F7&quot;/&gt;&lt;wsp:rsid wsp:val=&quot;00D706B9&quot;/&gt;&lt;wsp:rsid wsp:val=&quot;00D709B7&quot;/&gt;&lt;wsp:rsid wsp:val=&quot;00D70CE4&quot;/&gt;&lt;wsp:rsid wsp:val=&quot;00D71410&quot;/&gt;&lt;wsp:rsid wsp:val=&quot;00D71B13&quot;/&gt;&lt;wsp:rsid wsp:val=&quot;00D72C5A&quot;/&gt;&lt;wsp:rsid wsp:val=&quot;00D72C6C&quot;/&gt;&lt;wsp:rsid wsp:val=&quot;00D7317B&quot;/&gt;&lt;wsp:rsid wsp:val=&quot;00D73AF1&quot;/&gt;&lt;wsp:rsid wsp:val=&quot;00D7444F&quot;/&gt;&lt;wsp:rsid wsp:val=&quot;00D75372&quot;/&gt;&lt;wsp:rsid wsp:val=&quot;00D75548&quot;/&gt;&lt;wsp:rsid wsp:val=&quot;00D776F5&quot;/&gt;&lt;wsp:rsid wsp:val=&quot;00D777D1&quot;/&gt;&lt;wsp:rsid wsp:val=&quot;00D77A7F&quot;/&gt;&lt;wsp:rsid wsp:val=&quot;00D80196&quot;/&gt;&lt;wsp:rsid wsp:val=&quot;00D80242&quot;/&gt;&lt;wsp:rsid wsp:val=&quot;00D8079C&quot;/&gt;&lt;wsp:rsid wsp:val=&quot;00D80F7E&quot;/&gt;&lt;wsp:rsid wsp:val=&quot;00D8130E&quot;/&gt;&lt;wsp:rsid wsp:val=&quot;00D81B5E&quot;/&gt;&lt;wsp:rsid wsp:val=&quot;00D81C65&quot;/&gt;&lt;wsp:rsid wsp:val=&quot;00D82084&quot;/&gt;&lt;wsp:rsid wsp:val=&quot;00D821D6&quot;/&gt;&lt;wsp:rsid wsp:val=&quot;00D8272A&quot;/&gt;&lt;wsp:rsid wsp:val=&quot;00D82D01&quot;/&gt;&lt;wsp:rsid wsp:val=&quot;00D833C7&quot;/&gt;&lt;wsp:rsid wsp:val=&quot;00D834AB&quot;/&gt;&lt;wsp:rsid wsp:val=&quot;00D8350E&quot;/&gt;&lt;wsp:rsid wsp:val=&quot;00D83FFD&quot;/&gt;&lt;wsp:rsid wsp:val=&quot;00D842D1&quot;/&gt;&lt;wsp:rsid wsp:val=&quot;00D84406&quot;/&gt;&lt;wsp:rsid wsp:val=&quot;00D84C2A&quot;/&gt;&lt;wsp:rsid wsp:val=&quot;00D85CE6&quot;/&gt;&lt;wsp:rsid wsp:val=&quot;00D85F64&quot;/&gt;&lt;wsp:rsid wsp:val=&quot;00D866A3&quot;/&gt;&lt;wsp:rsid wsp:val=&quot;00D86A4D&quot;/&gt;&lt;wsp:rsid wsp:val=&quot;00D900D8&quot;/&gt;&lt;wsp:rsid wsp:val=&quot;00D91489&quot;/&gt;&lt;wsp:rsid wsp:val=&quot;00D917F5&quot;/&gt;&lt;wsp:rsid wsp:val=&quot;00D91BEC&quot;/&gt;&lt;wsp:rsid wsp:val=&quot;00D921A8&quot;/&gt;&lt;wsp:rsid wsp:val=&quot;00D921A9&quot;/&gt;&lt;wsp:rsid wsp:val=&quot;00D9221C&quot;/&gt;&lt;wsp:rsid wsp:val=&quot;00D922B8&quot;/&gt;&lt;wsp:rsid wsp:val=&quot;00D92533&quot;/&gt;&lt;wsp:rsid wsp:val=&quot;00D92A80&quot;/&gt;&lt;wsp:rsid wsp:val=&quot;00D92CB5&quot;/&gt;&lt;wsp:rsid wsp:val=&quot;00D936CC&quot;/&gt;&lt;wsp:rsid wsp:val=&quot;00D93789&quot;/&gt;&lt;wsp:rsid wsp:val=&quot;00D93828&quot;/&gt;&lt;wsp:rsid wsp:val=&quot;00D95234&quot;/&gt;&lt;wsp:rsid wsp:val=&quot;00D952AD&quot;/&gt;&lt;wsp:rsid wsp:val=&quot;00D961BF&quot;/&gt;&lt;wsp:rsid wsp:val=&quot;00D964FC&quot;/&gt;&lt;wsp:rsid wsp:val=&quot;00D96519&quot;/&gt;&lt;wsp:rsid wsp:val=&quot;00D97157&quot;/&gt;&lt;wsp:rsid wsp:val=&quot;00D979C7&quot;/&gt;&lt;wsp:rsid wsp:val=&quot;00D97CD5&quot;/&gt;&lt;wsp:rsid wsp:val=&quot;00D97F49&quot;/&gt;&lt;wsp:rsid wsp:val=&quot;00DA05BD&quot;/&gt;&lt;wsp:rsid wsp:val=&quot;00DA05BF&quot;/&gt;&lt;wsp:rsid wsp:val=&quot;00DA110A&quot;/&gt;&lt;wsp:rsid wsp:val=&quot;00DA119C&quot;/&gt;&lt;wsp:rsid wsp:val=&quot;00DA1840&quot;/&gt;&lt;wsp:rsid wsp:val=&quot;00DA1D30&quot;/&gt;&lt;wsp:rsid wsp:val=&quot;00DA1F57&quot;/&gt;&lt;wsp:rsid wsp:val=&quot;00DA28AF&quot;/&gt;&lt;wsp:rsid wsp:val=&quot;00DA2E0A&quot;/&gt;&lt;wsp:rsid wsp:val=&quot;00DA3470&quot;/&gt;&lt;wsp:rsid wsp:val=&quot;00DA3820&quot;/&gt;&lt;wsp:rsid wsp:val=&quot;00DA40CF&quot;/&gt;&lt;wsp:rsid wsp:val=&quot;00DA483F&quot;/&gt;&lt;wsp:rsid wsp:val=&quot;00DA4896&quot;/&gt;&lt;wsp:rsid wsp:val=&quot;00DA4A77&quot;/&gt;&lt;wsp:rsid wsp:val=&quot;00DA529C&quot;/&gt;&lt;wsp:rsid wsp:val=&quot;00DA585A&quot;/&gt;&lt;wsp:rsid wsp:val=&quot;00DA5899&quot;/&gt;&lt;wsp:rsid wsp:val=&quot;00DA5D84&quot;/&gt;&lt;wsp:rsid wsp:val=&quot;00DA5D9A&quot;/&gt;&lt;wsp:rsid wsp:val=&quot;00DA5FA1&quot;/&gt;&lt;wsp:rsid wsp:val=&quot;00DA6291&quot;/&gt;&lt;wsp:rsid wsp:val=&quot;00DA6AAA&quot;/&gt;&lt;wsp:rsid wsp:val=&quot;00DA6C84&quot;/&gt;&lt;wsp:rsid wsp:val=&quot;00DA6FC2&quot;/&gt;&lt;wsp:rsid wsp:val=&quot;00DA727B&quot;/&gt;&lt;wsp:rsid wsp:val=&quot;00DA748E&quot;/&gt;&lt;wsp:rsid wsp:val=&quot;00DA772F&quot;/&gt;&lt;wsp:rsid wsp:val=&quot;00DB0851&quot;/&gt;&lt;wsp:rsid wsp:val=&quot;00DB0E76&quot;/&gt;&lt;wsp:rsid wsp:val=&quot;00DB1C61&quot;/&gt;&lt;wsp:rsid wsp:val=&quot;00DB2F3D&quot;/&gt;&lt;wsp:rsid wsp:val=&quot;00DB2F50&quot;/&gt;&lt;wsp:rsid wsp:val=&quot;00DB3FFB&quot;/&gt;&lt;wsp:rsid wsp:val=&quot;00DB4082&quot;/&gt;&lt;wsp:rsid wsp:val=&quot;00DB421C&quot;/&gt;&lt;wsp:rsid wsp:val=&quot;00DB4387&quot;/&gt;&lt;wsp:rsid wsp:val=&quot;00DB4A9E&quot;/&gt;&lt;wsp:rsid wsp:val=&quot;00DB57EB&quot;/&gt;&lt;wsp:rsid wsp:val=&quot;00DB58DB&quot;/&gt;&lt;wsp:rsid wsp:val=&quot;00DB5DA5&quot;/&gt;&lt;wsp:rsid wsp:val=&quot;00DB6059&quot;/&gt;&lt;wsp:rsid wsp:val=&quot;00DB65B5&quot;/&gt;&lt;wsp:rsid wsp:val=&quot;00DB66ED&quot;/&gt;&lt;wsp:rsid wsp:val=&quot;00DB6C12&quot;/&gt;&lt;wsp:rsid wsp:val=&quot;00DB6C32&quot;/&gt;&lt;wsp:rsid wsp:val=&quot;00DB70FE&quot;/&gt;&lt;wsp:rsid wsp:val=&quot;00DB798F&quot;/&gt;&lt;wsp:rsid wsp:val=&quot;00DB7CE9&quot;/&gt;&lt;wsp:rsid wsp:val=&quot;00DC0182&quot;/&gt;&lt;wsp:rsid wsp:val=&quot;00DC0660&quot;/&gt;&lt;wsp:rsid wsp:val=&quot;00DC0DA8&quot;/&gt;&lt;wsp:rsid wsp:val=&quot;00DC0E3F&quot;/&gt;&lt;wsp:rsid wsp:val=&quot;00DC14C3&quot;/&gt;&lt;wsp:rsid wsp:val=&quot;00DC1D20&quot;/&gt;&lt;wsp:rsid wsp:val=&quot;00DC23E3&quot;/&gt;&lt;wsp:rsid wsp:val=&quot;00DC248F&quot;/&gt;&lt;wsp:rsid wsp:val=&quot;00DC278D&quot;/&gt;&lt;wsp:rsid wsp:val=&quot;00DC2993&quot;/&gt;&lt;wsp:rsid wsp:val=&quot;00DC3625&quot;/&gt;&lt;wsp:rsid wsp:val=&quot;00DC4466&quot;/&gt;&lt;wsp:rsid wsp:val=&quot;00DC44B8&quot;/&gt;&lt;wsp:rsid wsp:val=&quot;00DC44CF&quot;/&gt;&lt;wsp:rsid wsp:val=&quot;00DC4549&quot;/&gt;&lt;wsp:rsid wsp:val=&quot;00DC50B6&quot;/&gt;&lt;wsp:rsid wsp:val=&quot;00DC5180&quot;/&gt;&lt;wsp:rsid wsp:val=&quot;00DC580B&quot;/&gt;&lt;wsp:rsid wsp:val=&quot;00DC5931&quot;/&gt;&lt;wsp:rsid wsp:val=&quot;00DC6087&quot;/&gt;&lt;wsp:rsid wsp:val=&quot;00DC6B83&quot;/&gt;&lt;wsp:rsid wsp:val=&quot;00DC7FFA&quot;/&gt;&lt;wsp:rsid wsp:val=&quot;00DD0344&quot;/&gt;&lt;wsp:rsid wsp:val=&quot;00DD04A2&quot;/&gt;&lt;wsp:rsid wsp:val=&quot;00DD050E&quot;/&gt;&lt;wsp:rsid wsp:val=&quot;00DD0ACA&quot;/&gt;&lt;wsp:rsid wsp:val=&quot;00DD0EBF&quot;/&gt;&lt;wsp:rsid wsp:val=&quot;00DD1AAC&quot;/&gt;&lt;wsp:rsid wsp:val=&quot;00DD1ADD&quot;/&gt;&lt;wsp:rsid wsp:val=&quot;00DD1EA4&quot;/&gt;&lt;wsp:rsid wsp:val=&quot;00DD1FE2&quot;/&gt;&lt;wsp:rsid wsp:val=&quot;00DD24CD&quot;/&gt;&lt;wsp:rsid wsp:val=&quot;00DD291B&quot;/&gt;&lt;wsp:rsid wsp:val=&quot;00DD34BB&quot;/&gt;&lt;wsp:rsid wsp:val=&quot;00DD420E&quot;/&gt;&lt;wsp:rsid wsp:val=&quot;00DD4AB1&quot;/&gt;&lt;wsp:rsid wsp:val=&quot;00DD4EC8&quot;/&gt;&lt;wsp:rsid wsp:val=&quot;00DD5261&quot;/&gt;&lt;wsp:rsid wsp:val=&quot;00DD532B&quot;/&gt;&lt;wsp:rsid wsp:val=&quot;00DD5DBD&quot;/&gt;&lt;wsp:rsid wsp:val=&quot;00DD60E6&quot;/&gt;&lt;wsp:rsid wsp:val=&quot;00DD6AD4&quot;/&gt;&lt;wsp:rsid wsp:val=&quot;00DD7023&quot;/&gt;&lt;wsp:rsid wsp:val=&quot;00DD750E&quot;/&gt;&lt;wsp:rsid wsp:val=&quot;00DD7760&quot;/&gt;&lt;wsp:rsid wsp:val=&quot;00DD7F56&quot;/&gt;&lt;wsp:rsid wsp:val=&quot;00DE00E1&quot;/&gt;&lt;wsp:rsid wsp:val=&quot;00DE0426&quot;/&gt;&lt;wsp:rsid wsp:val=&quot;00DE0587&quot;/&gt;&lt;wsp:rsid wsp:val=&quot;00DE073D&quot;/&gt;&lt;wsp:rsid wsp:val=&quot;00DE0B4D&quot;/&gt;&lt;wsp:rsid wsp:val=&quot;00DE0C5F&quot;/&gt;&lt;wsp:rsid wsp:val=&quot;00DE0EF2&quot;/&gt;&lt;wsp:rsid wsp:val=&quot;00DE0F9C&quot;/&gt;&lt;wsp:rsid wsp:val=&quot;00DE145B&quot;/&gt;&lt;wsp:rsid wsp:val=&quot;00DE1647&quot;/&gt;&lt;wsp:rsid wsp:val=&quot;00DE1A40&quot;/&gt;&lt;wsp:rsid wsp:val=&quot;00DE1CA5&quot;/&gt;&lt;wsp:rsid wsp:val=&quot;00DE1D7C&quot;/&gt;&lt;wsp:rsid wsp:val=&quot;00DE20D1&quot;/&gt;&lt;wsp:rsid wsp:val=&quot;00DE228D&quot;/&gt;&lt;wsp:rsid wsp:val=&quot;00DE2703&quot;/&gt;&lt;wsp:rsid wsp:val=&quot;00DE3375&quot;/&gt;&lt;wsp:rsid wsp:val=&quot;00DE3432&quot;/&gt;&lt;wsp:rsid wsp:val=&quot;00DE4584&quot;/&gt;&lt;wsp:rsid wsp:val=&quot;00DE4999&quot;/&gt;&lt;wsp:rsid wsp:val=&quot;00DE6147&quot;/&gt;&lt;wsp:rsid wsp:val=&quot;00DE6416&quot;/&gt;&lt;wsp:rsid wsp:val=&quot;00DE7C97&quot;/&gt;&lt;wsp:rsid wsp:val=&quot;00DF011D&quot;/&gt;&lt;wsp:rsid wsp:val=&quot;00DF14F5&quot;/&gt;&lt;wsp:rsid wsp:val=&quot;00DF20C1&quot;/&gt;&lt;wsp:rsid wsp:val=&quot;00DF23DA&quot;/&gt;&lt;wsp:rsid wsp:val=&quot;00DF2B1A&quot;/&gt;&lt;wsp:rsid wsp:val=&quot;00DF2F54&quot;/&gt;&lt;wsp:rsid wsp:val=&quot;00DF3273&quot;/&gt;&lt;wsp:rsid wsp:val=&quot;00DF39DE&quot;/&gt;&lt;wsp:rsid wsp:val=&quot;00DF408D&quot;/&gt;&lt;wsp:rsid wsp:val=&quot;00DF46AC&quot;/&gt;&lt;wsp:rsid wsp:val=&quot;00DF46FA&quot;/&gt;&lt;wsp:rsid wsp:val=&quot;00DF4964&quot;/&gt;&lt;wsp:rsid wsp:val=&quot;00DF4BD3&quot;/&gt;&lt;wsp:rsid wsp:val=&quot;00DF6592&quot;/&gt;&lt;wsp:rsid wsp:val=&quot;00DF6E07&quot;/&gt;&lt;wsp:rsid wsp:val=&quot;00DF7588&quot;/&gt;&lt;wsp:rsid wsp:val=&quot;00DF7A1D&quot;/&gt;&lt;wsp:rsid wsp:val=&quot;00DF7AAC&quot;/&gt;&lt;wsp:rsid wsp:val=&quot;00DF7F82&quot;/&gt;&lt;wsp:rsid wsp:val=&quot;00E00023&quot;/&gt;&lt;wsp:rsid wsp:val=&quot;00E00500&quot;/&gt;&lt;wsp:rsid wsp:val=&quot;00E0055A&quot;/&gt;&lt;wsp:rsid wsp:val=&quot;00E00A95&quot;/&gt;&lt;wsp:rsid wsp:val=&quot;00E0210F&quot;/&gt;&lt;wsp:rsid wsp:val=&quot;00E02157&quot;/&gt;&lt;wsp:rsid wsp:val=&quot;00E025D2&quot;/&gt;&lt;wsp:rsid wsp:val=&quot;00E033EA&quot;/&gt;&lt;wsp:rsid wsp:val=&quot;00E033EF&quot;/&gt;&lt;wsp:rsid wsp:val=&quot;00E03B98&quot;/&gt;&lt;wsp:rsid wsp:val=&quot;00E052AA&quot;/&gt;&lt;wsp:rsid wsp:val=&quot;00E05631&quot;/&gt;&lt;wsp:rsid wsp:val=&quot;00E0630C&quot;/&gt;&lt;wsp:rsid wsp:val=&quot;00E06D30&quot;/&gt;&lt;wsp:rsid wsp:val=&quot;00E06DE3&quot;/&gt;&lt;wsp:rsid wsp:val=&quot;00E06F3E&quot;/&gt;&lt;wsp:rsid wsp:val=&quot;00E07822&quot;/&gt;&lt;wsp:rsid wsp:val=&quot;00E07880&quot;/&gt;&lt;wsp:rsid wsp:val=&quot;00E1049D&quot;/&gt;&lt;wsp:rsid wsp:val=&quot;00E107BF&quot;/&gt;&lt;wsp:rsid wsp:val=&quot;00E111C0&quot;/&gt;&lt;wsp:rsid wsp:val=&quot;00E11B2D&quot;/&gt;&lt;wsp:rsid wsp:val=&quot;00E11BC8&quot;/&gt;&lt;wsp:rsid wsp:val=&quot;00E11D99&quot;/&gt;&lt;wsp:rsid wsp:val=&quot;00E12D38&quot;/&gt;&lt;wsp:rsid wsp:val=&quot;00E131EB&quot;/&gt;&lt;wsp:rsid wsp:val=&quot;00E13479&quot;/&gt;&lt;wsp:rsid wsp:val=&quot;00E13CA8&quot;/&gt;&lt;wsp:rsid wsp:val=&quot;00E145B9&quot;/&gt;&lt;wsp:rsid wsp:val=&quot;00E146D2&quot;/&gt;&lt;wsp:rsid wsp:val=&quot;00E148FE&quot;/&gt;&lt;wsp:rsid wsp:val=&quot;00E153CB&quot;/&gt;&lt;wsp:rsid wsp:val=&quot;00E15B8F&quot;/&gt;&lt;wsp:rsid wsp:val=&quot;00E15C7A&quot;/&gt;&lt;wsp:rsid wsp:val=&quot;00E15DFA&quot;/&gt;&lt;wsp:rsid wsp:val=&quot;00E165B6&quot;/&gt;&lt;wsp:rsid wsp:val=&quot;00E166DD&quot;/&gt;&lt;wsp:rsid wsp:val=&quot;00E16E81&quot;/&gt;&lt;wsp:rsid wsp:val=&quot;00E16FB5&quot;/&gt;&lt;wsp:rsid wsp:val=&quot;00E174BD&quot;/&gt;&lt;wsp:rsid wsp:val=&quot;00E175AA&quot;/&gt;&lt;wsp:rsid wsp:val=&quot;00E2087E&quot;/&gt;&lt;wsp:rsid wsp:val=&quot;00E20BD0&quot;/&gt;&lt;wsp:rsid wsp:val=&quot;00E20DAE&quot;/&gt;&lt;wsp:rsid wsp:val=&quot;00E21699&quot;/&gt;&lt;wsp:rsid wsp:val=&quot;00E21827&quot;/&gt;&lt;wsp:rsid wsp:val=&quot;00E223AC&quot;/&gt;&lt;wsp:rsid wsp:val=&quot;00E236FF&quot;/&gt;&lt;wsp:rsid wsp:val=&quot;00E2380D&quot;/&gt;&lt;wsp:rsid wsp:val=&quot;00E23B70&quot;/&gt;&lt;wsp:rsid wsp:val=&quot;00E23E0C&quot;/&gt;&lt;wsp:rsid wsp:val=&quot;00E25ECE&quot;/&gt;&lt;wsp:rsid wsp:val=&quot;00E25FA1&quot;/&gt;&lt;wsp:rsid wsp:val=&quot;00E27D67&quot;/&gt;&lt;wsp:rsid wsp:val=&quot;00E30410&quot;/&gt;&lt;wsp:rsid wsp:val=&quot;00E305D9&quot;/&gt;&lt;wsp:rsid wsp:val=&quot;00E30753&quot;/&gt;&lt;wsp:rsid wsp:val=&quot;00E30BA1&quot;/&gt;&lt;wsp:rsid wsp:val=&quot;00E30DE8&quot;/&gt;&lt;wsp:rsid wsp:val=&quot;00E313D3&quot;/&gt;&lt;wsp:rsid wsp:val=&quot;00E315A4&quot;/&gt;&lt;wsp:rsid wsp:val=&quot;00E319A8&quot;/&gt;&lt;wsp:rsid wsp:val=&quot;00E319E7&quot;/&gt;&lt;wsp:rsid wsp:val=&quot;00E31C62&quot;/&gt;&lt;wsp:rsid wsp:val=&quot;00E31CD4&quot;/&gt;&lt;wsp:rsid wsp:val=&quot;00E32780&quot;/&gt;&lt;wsp:rsid wsp:val=&quot;00E32B32&quot;/&gt;&lt;wsp:rsid wsp:val=&quot;00E33082&quot;/&gt;&lt;wsp:rsid wsp:val=&quot;00E336C8&quot;/&gt;&lt;wsp:rsid wsp:val=&quot;00E33B8C&quot;/&gt;&lt;wsp:rsid wsp:val=&quot;00E33EF2&quot;/&gt;&lt;wsp:rsid wsp:val=&quot;00E34EF3&quot;/&gt;&lt;wsp:rsid wsp:val=&quot;00E351EC&quot;/&gt;&lt;wsp:rsid wsp:val=&quot;00E35269&quot;/&gt;&lt;wsp:rsid wsp:val=&quot;00E35465&quot;/&gt;&lt;wsp:rsid wsp:val=&quot;00E354C5&quot;/&gt;&lt;wsp:rsid wsp:val=&quot;00E35657&quot;/&gt;&lt;wsp:rsid wsp:val=&quot;00E35FB3&quot;/&gt;&lt;wsp:rsid wsp:val=&quot;00E3638E&quot;/&gt;&lt;wsp:rsid wsp:val=&quot;00E3660E&quot;/&gt;&lt;wsp:rsid wsp:val=&quot;00E36863&quot;/&gt;&lt;wsp:rsid wsp:val=&quot;00E36A67&quot;/&gt;&lt;wsp:rsid wsp:val=&quot;00E36C89&quot;/&gt;&lt;wsp:rsid wsp:val=&quot;00E36D0A&quot;/&gt;&lt;wsp:rsid wsp:val=&quot;00E370A6&quot;/&gt;&lt;wsp:rsid wsp:val=&quot;00E37696&quot;/&gt;&lt;wsp:rsid wsp:val=&quot;00E37C27&quot;/&gt;&lt;wsp:rsid wsp:val=&quot;00E4011A&quot;/&gt;&lt;wsp:rsid wsp:val=&quot;00E4016E&quot;/&gt;&lt;wsp:rsid wsp:val=&quot;00E40E60&quot;/&gt;&lt;wsp:rsid wsp:val=&quot;00E41AF3&quot;/&gt;&lt;wsp:rsid wsp:val=&quot;00E4219A&quot;/&gt;&lt;wsp:rsid wsp:val=&quot;00E42A50&quot;/&gt;&lt;wsp:rsid wsp:val=&quot;00E42F06&quot;/&gt;&lt;wsp:rsid wsp:val=&quot;00E42FA5&quot;/&gt;&lt;wsp:rsid wsp:val=&quot;00E43B3E&quot;/&gt;&lt;wsp:rsid wsp:val=&quot;00E45425&quot;/&gt;&lt;wsp:rsid wsp:val=&quot;00E45512&quot;/&gt;&lt;wsp:rsid wsp:val=&quot;00E45CDE&quot;/&gt;&lt;wsp:rsid wsp:val=&quot;00E45D70&quot;/&gt;&lt;wsp:rsid wsp:val=&quot;00E460F0&quot;/&gt;&lt;wsp:rsid wsp:val=&quot;00E461C6&quot;/&gt;&lt;wsp:rsid wsp:val=&quot;00E464AA&quot;/&gt;&lt;wsp:rsid wsp:val=&quot;00E464E5&quot;/&gt;&lt;wsp:rsid wsp:val=&quot;00E46E83&quot;/&gt;&lt;wsp:rsid wsp:val=&quot;00E471EF&quot;/&gt;&lt;wsp:rsid wsp:val=&quot;00E476E1&quot;/&gt;&lt;wsp:rsid wsp:val=&quot;00E47B99&quot;/&gt;&lt;wsp:rsid wsp:val=&quot;00E47F8E&quot;/&gt;&lt;wsp:rsid wsp:val=&quot;00E503A4&quot;/&gt;&lt;wsp:rsid wsp:val=&quot;00E505CB&quot;/&gt;&lt;wsp:rsid wsp:val=&quot;00E50647&quot;/&gt;&lt;wsp:rsid wsp:val=&quot;00E509F8&quot;/&gt;&lt;wsp:rsid wsp:val=&quot;00E50EDC&quot;/&gt;&lt;wsp:rsid wsp:val=&quot;00E5104C&quot;/&gt;&lt;wsp:rsid wsp:val=&quot;00E518F7&quot;/&gt;&lt;wsp:rsid wsp:val=&quot;00E52936&quot;/&gt;&lt;wsp:rsid wsp:val=&quot;00E52CA1&quot;/&gt;&lt;wsp:rsid wsp:val=&quot;00E531B2&quot;/&gt;&lt;wsp:rsid wsp:val=&quot;00E53390&quot;/&gt;&lt;wsp:rsid wsp:val=&quot;00E541E8&quot;/&gt;&lt;wsp:rsid wsp:val=&quot;00E5420B&quot;/&gt;&lt;wsp:rsid wsp:val=&quot;00E54351&quot;/&gt;&lt;wsp:rsid wsp:val=&quot;00E54828&quot;/&gt;&lt;wsp:rsid wsp:val=&quot;00E54F6B&quot;/&gt;&lt;wsp:rsid wsp:val=&quot;00E55277&quot;/&gt;&lt;wsp:rsid wsp:val=&quot;00E5588B&quot;/&gt;&lt;wsp:rsid wsp:val=&quot;00E5616F&quot;/&gt;&lt;wsp:rsid wsp:val=&quot;00E56839&quot;/&gt;&lt;wsp:rsid wsp:val=&quot;00E56D06&quot;/&gt;&lt;wsp:rsid wsp:val=&quot;00E56DB5&quot;/&gt;&lt;wsp:rsid wsp:val=&quot;00E57A1D&quot;/&gt;&lt;wsp:rsid wsp:val=&quot;00E57B6A&quot;/&gt;&lt;wsp:rsid wsp:val=&quot;00E57F20&quot;/&gt;&lt;wsp:rsid wsp:val=&quot;00E6084C&quot;/&gt;&lt;wsp:rsid wsp:val=&quot;00E60A81&quot;/&gt;&lt;wsp:rsid wsp:val=&quot;00E60DA0&quot;/&gt;&lt;wsp:rsid wsp:val=&quot;00E611FC&quot;/&gt;&lt;wsp:rsid wsp:val=&quot;00E61EE7&quot;/&gt;&lt;wsp:rsid wsp:val=&quot;00E6313A&quot;/&gt;&lt;wsp:rsid wsp:val=&quot;00E637F4&quot;/&gt;&lt;wsp:rsid wsp:val=&quot;00E63FE0&quot;/&gt;&lt;wsp:rsid wsp:val=&quot;00E641F8&quot;/&gt;&lt;wsp:rsid wsp:val=&quot;00E642D6&quot;/&gt;&lt;wsp:rsid wsp:val=&quot;00E643B7&quot;/&gt;&lt;wsp:rsid wsp:val=&quot;00E65216&quot;/&gt;&lt;wsp:rsid wsp:val=&quot;00E65DF6&quot;/&gt;&lt;wsp:rsid wsp:val=&quot;00E66089&quot;/&gt;&lt;wsp:rsid wsp:val=&quot;00E66463&quot;/&gt;&lt;wsp:rsid wsp:val=&quot;00E66F49&quot;/&gt;&lt;wsp:rsid wsp:val=&quot;00E672A1&quot;/&gt;&lt;wsp:rsid wsp:val=&quot;00E67C2F&quot;/&gt;&lt;wsp:rsid wsp:val=&quot;00E70899&quot;/&gt;&lt;wsp:rsid wsp:val=&quot;00E708FA&quot;/&gt;&lt;wsp:rsid wsp:val=&quot;00E70B0D&quot;/&gt;&lt;wsp:rsid wsp:val=&quot;00E714BE&quot;/&gt;&lt;wsp:rsid wsp:val=&quot;00E716B6&quot;/&gt;&lt;wsp:rsid wsp:val=&quot;00E71ED0&quot;/&gt;&lt;wsp:rsid wsp:val=&quot;00E71F7B&quot;/&gt;&lt;wsp:rsid wsp:val=&quot;00E71FC3&quot;/&gt;&lt;wsp:rsid wsp:val=&quot;00E721A1&quot;/&gt;&lt;wsp:rsid wsp:val=&quot;00E72381&quot;/&gt;&lt;wsp:rsid wsp:val=&quot;00E72568&quot;/&gt;&lt;wsp:rsid wsp:val=&quot;00E72601&quot;/&gt;&lt;wsp:rsid wsp:val=&quot;00E727F4&quot;/&gt;&lt;wsp:rsid wsp:val=&quot;00E72BE5&quot;/&gt;&lt;wsp:rsid wsp:val=&quot;00E731F9&quot;/&gt;&lt;wsp:rsid wsp:val=&quot;00E73382&quot;/&gt;&lt;wsp:rsid wsp:val=&quot;00E733D3&quot;/&gt;&lt;wsp:rsid wsp:val=&quot;00E73716&quot;/&gt;&lt;wsp:rsid wsp:val=&quot;00E73A82&quot;/&gt;&lt;wsp:rsid wsp:val=&quot;00E73F5D&quot;/&gt;&lt;wsp:rsid wsp:val=&quot;00E74D1A&quot;/&gt;&lt;wsp:rsid wsp:val=&quot;00E74F11&quot;/&gt;&lt;wsp:rsid wsp:val=&quot;00E75E35&quot;/&gt;&lt;wsp:rsid wsp:val=&quot;00E76215&quot;/&gt;&lt;wsp:rsid wsp:val=&quot;00E7650B&quot;/&gt;&lt;wsp:rsid wsp:val=&quot;00E76E7A&quot;/&gt;&lt;wsp:rsid wsp:val=&quot;00E7712B&quot;/&gt;&lt;wsp:rsid wsp:val=&quot;00E77A97&quot;/&gt;&lt;wsp:rsid wsp:val=&quot;00E80682&quot;/&gt;&lt;wsp:rsid wsp:val=&quot;00E814DD&quot;/&gt;&lt;wsp:rsid wsp:val=&quot;00E81E5F&quot;/&gt;&lt;wsp:rsid wsp:val=&quot;00E82142&quot;/&gt;&lt;wsp:rsid wsp:val=&quot;00E8239C&quot;/&gt;&lt;wsp:rsid wsp:val=&quot;00E824FB&quot;/&gt;&lt;wsp:rsid wsp:val=&quot;00E8293D&quot;/&gt;&lt;wsp:rsid wsp:val=&quot;00E82F3C&quot;/&gt;&lt;wsp:rsid wsp:val=&quot;00E830A9&quot;/&gt;&lt;wsp:rsid wsp:val=&quot;00E84B55&quot;/&gt;&lt;wsp:rsid wsp:val=&quot;00E85110&quot;/&gt;&lt;wsp:rsid wsp:val=&quot;00E85320&quot;/&gt;&lt;wsp:rsid wsp:val=&quot;00E85889&quot;/&gt;&lt;wsp:rsid wsp:val=&quot;00E85B62&quot;/&gt;&lt;wsp:rsid wsp:val=&quot;00E85F30&quot;/&gt;&lt;wsp:rsid wsp:val=&quot;00E865A9&quot;/&gt;&lt;wsp:rsid wsp:val=&quot;00E872CD&quot;/&gt;&lt;wsp:rsid wsp:val=&quot;00E87359&quot;/&gt;&lt;wsp:rsid wsp:val=&quot;00E8767B&quot;/&gt;&lt;wsp:rsid wsp:val=&quot;00E876CC&quot;/&gt;&lt;wsp:rsid wsp:val=&quot;00E87889&quot;/&gt;&lt;wsp:rsid wsp:val=&quot;00E878FC&quot;/&gt;&lt;wsp:rsid wsp:val=&quot;00E9086B&quot;/&gt;&lt;wsp:rsid wsp:val=&quot;00E90AB3&quot;/&gt;&lt;wsp:rsid wsp:val=&quot;00E90EBC&quot;/&gt;&lt;wsp:rsid wsp:val=&quot;00E91301&quot;/&gt;&lt;wsp:rsid wsp:val=&quot;00E92653&quot;/&gt;&lt;wsp:rsid wsp:val=&quot;00E93467&quot;/&gt;&lt;wsp:rsid wsp:val=&quot;00E9372D&quot;/&gt;&lt;wsp:rsid wsp:val=&quot;00E94197&quot;/&gt;&lt;wsp:rsid wsp:val=&quot;00E943EE&quot;/&gt;&lt;wsp:rsid wsp:val=&quot;00E943FD&quot;/&gt;&lt;wsp:rsid wsp:val=&quot;00E947A7&quot;/&gt;&lt;wsp:rsid wsp:val=&quot;00E94858&quot;/&gt;&lt;wsp:rsid wsp:val=&quot;00E9493A&quot;/&gt;&lt;wsp:rsid wsp:val=&quot;00E94DA7&quot;/&gt;&lt;wsp:rsid wsp:val=&quot;00E94F37&quot;/&gt;&lt;wsp:rsid wsp:val=&quot;00E954EE&quot;/&gt;&lt;wsp:rsid wsp:val=&quot;00E954F6&quot;/&gt;&lt;wsp:rsid wsp:val=&quot;00E955F0&quot;/&gt;&lt;wsp:rsid wsp:val=&quot;00E95D00&quot;/&gt;&lt;wsp:rsid wsp:val=&quot;00E96910&quot;/&gt;&lt;wsp:rsid wsp:val=&quot;00E96CC5&quot;/&gt;&lt;wsp:rsid wsp:val=&quot;00E96D27&quot;/&gt;&lt;wsp:rsid wsp:val=&quot;00EA013B&quot;/&gt;&lt;wsp:rsid wsp:val=&quot;00EA01B7&quot;/&gt;&lt;wsp:rsid wsp:val=&quot;00EA087D&quot;/&gt;&lt;wsp:rsid wsp:val=&quot;00EA0956&quot;/&gt;&lt;wsp:rsid wsp:val=&quot;00EA176A&quot;/&gt;&lt;wsp:rsid wsp:val=&quot;00EA17CA&quot;/&gt;&lt;wsp:rsid wsp:val=&quot;00EA2097&quot;/&gt;&lt;wsp:rsid wsp:val=&quot;00EA2360&quot;/&gt;&lt;wsp:rsid wsp:val=&quot;00EA23A6&quot;/&gt;&lt;wsp:rsid wsp:val=&quot;00EA2427&quot;/&gt;&lt;wsp:rsid wsp:val=&quot;00EA2DE3&quot;/&gt;&lt;wsp:rsid wsp:val=&quot;00EA3116&quot;/&gt;&lt;wsp:rsid wsp:val=&quot;00EA3222&quot;/&gt;&lt;wsp:rsid wsp:val=&quot;00EA33CB&quot;/&gt;&lt;wsp:rsid wsp:val=&quot;00EA350D&quot;/&gt;&lt;wsp:rsid wsp:val=&quot;00EA3F22&quot;/&gt;&lt;wsp:rsid wsp:val=&quot;00EA3FAA&quot;/&gt;&lt;wsp:rsid wsp:val=&quot;00EA409B&quot;/&gt;&lt;wsp:rsid wsp:val=&quot;00EA430D&quot;/&gt;&lt;wsp:rsid wsp:val=&quot;00EA438F&quot;/&gt;&lt;wsp:rsid wsp:val=&quot;00EA4F64&quot;/&gt;&lt;wsp:rsid wsp:val=&quot;00EA5A05&quot;/&gt;&lt;wsp:rsid wsp:val=&quot;00EA5C3C&quot;/&gt;&lt;wsp:rsid wsp:val=&quot;00EA5D0F&quot;/&gt;&lt;wsp:rsid wsp:val=&quot;00EA757E&quot;/&gt;&lt;wsp:rsid wsp:val=&quot;00EA773F&quot;/&gt;&lt;wsp:rsid wsp:val=&quot;00EA7860&quot;/&gt;&lt;wsp:rsid wsp:val=&quot;00EB018E&quot;/&gt;&lt;wsp:rsid wsp:val=&quot;00EB04B9&quot;/&gt;&lt;wsp:rsid wsp:val=&quot;00EB0B40&quot;/&gt;&lt;wsp:rsid wsp:val=&quot;00EB0E42&quot;/&gt;&lt;wsp:rsid wsp:val=&quot;00EB139D&quot;/&gt;&lt;wsp:rsid wsp:val=&quot;00EB142C&quot;/&gt;&lt;wsp:rsid wsp:val=&quot;00EB2720&quot;/&gt;&lt;wsp:rsid wsp:val=&quot;00EB2942&quot;/&gt;&lt;wsp:rsid wsp:val=&quot;00EB45CE&quot;/&gt;&lt;wsp:rsid wsp:val=&quot;00EB4682&quot;/&gt;&lt;wsp:rsid wsp:val=&quot;00EB4A86&quot;/&gt;&lt;wsp:rsid wsp:val=&quot;00EB4B16&quot;/&gt;&lt;wsp:rsid wsp:val=&quot;00EB52E0&quot;/&gt;&lt;wsp:rsid wsp:val=&quot;00EB5362&quot;/&gt;&lt;wsp:rsid wsp:val=&quot;00EB53DD&quot;/&gt;&lt;wsp:rsid wsp:val=&quot;00EB5C37&quot;/&gt;&lt;wsp:rsid wsp:val=&quot;00EB73E3&quot;/&gt;&lt;wsp:rsid wsp:val=&quot;00EB744B&quot;/&gt;&lt;wsp:rsid wsp:val=&quot;00EB750D&quot;/&gt;&lt;wsp:rsid wsp:val=&quot;00EB792F&quot;/&gt;&lt;wsp:rsid wsp:val=&quot;00EB7F7D&quot;/&gt;&lt;wsp:rsid wsp:val=&quot;00EC025A&quot;/&gt;&lt;wsp:rsid wsp:val=&quot;00EC0AE4&quot;/&gt;&lt;wsp:rsid wsp:val=&quot;00EC1500&quot;/&gt;&lt;wsp:rsid wsp:val=&quot;00EC25AD&quot;/&gt;&lt;wsp:rsid wsp:val=&quot;00EC3791&quot;/&gt;&lt;wsp:rsid wsp:val=&quot;00EC3956&quot;/&gt;&lt;wsp:rsid wsp:val=&quot;00EC3DBA&quot;/&gt;&lt;wsp:rsid wsp:val=&quot;00EC3E60&quot;/&gt;&lt;wsp:rsid wsp:val=&quot;00EC40B0&quot;/&gt;&lt;wsp:rsid wsp:val=&quot;00EC43BE&quot;/&gt;&lt;wsp:rsid wsp:val=&quot;00EC4485&quot;/&gt;&lt;wsp:rsid wsp:val=&quot;00EC535B&quot;/&gt;&lt;wsp:rsid wsp:val=&quot;00EC56D8&quot;/&gt;&lt;wsp:rsid wsp:val=&quot;00EC5A44&quot;/&gt;&lt;wsp:rsid wsp:val=&quot;00EC5A9E&quot;/&gt;&lt;wsp:rsid wsp:val=&quot;00EC5C69&quot;/&gt;&lt;wsp:rsid wsp:val=&quot;00EC5F80&quot;/&gt;&lt;wsp:rsid wsp:val=&quot;00EC61AF&quot;/&gt;&lt;wsp:rsid wsp:val=&quot;00EC6302&quot;/&gt;&lt;wsp:rsid wsp:val=&quot;00EC64DE&quot;/&gt;&lt;wsp:rsid wsp:val=&quot;00EC70EE&quot;/&gt;&lt;wsp:rsid wsp:val=&quot;00EC78DB&quot;/&gt;&lt;wsp:rsid wsp:val=&quot;00ED02F9&quot;/&gt;&lt;wsp:rsid wsp:val=&quot;00ED0322&quot;/&gt;&lt;wsp:rsid wsp:val=&quot;00ED03A1&quot;/&gt;&lt;wsp:rsid wsp:val=&quot;00ED1575&quot;/&gt;&lt;wsp:rsid wsp:val=&quot;00ED1BF0&quot;/&gt;&lt;wsp:rsid wsp:val=&quot;00ED223E&quot;/&gt;&lt;wsp:rsid wsp:val=&quot;00ED3238&quot;/&gt;&lt;wsp:rsid wsp:val=&quot;00ED3C23&quot;/&gt;&lt;wsp:rsid wsp:val=&quot;00ED414A&quot;/&gt;&lt;wsp:rsid wsp:val=&quot;00ED4682&quot;/&gt;&lt;wsp:rsid wsp:val=&quot;00ED578D&quot;/&gt;&lt;wsp:rsid wsp:val=&quot;00ED5D70&quot;/&gt;&lt;wsp:rsid wsp:val=&quot;00ED60E7&quot;/&gt;&lt;wsp:rsid wsp:val=&quot;00ED6616&quot;/&gt;&lt;wsp:rsid wsp:val=&quot;00ED6861&quot;/&gt;&lt;wsp:rsid wsp:val=&quot;00ED69F9&quot;/&gt;&lt;wsp:rsid wsp:val=&quot;00ED70B7&quot;/&gt;&lt;wsp:rsid wsp:val=&quot;00ED72B7&quot;/&gt;&lt;wsp:rsid wsp:val=&quot;00ED7CE8&quot;/&gt;&lt;wsp:rsid wsp:val=&quot;00EE076D&quot;/&gt;&lt;wsp:rsid wsp:val=&quot;00EE0B44&quot;/&gt;&lt;wsp:rsid wsp:val=&quot;00EE0F7C&quot;/&gt;&lt;wsp:rsid wsp:val=&quot;00EE1358&quot;/&gt;&lt;wsp:rsid wsp:val=&quot;00EE2138&quot;/&gt;&lt;wsp:rsid wsp:val=&quot;00EE25B1&quot;/&gt;&lt;wsp:rsid wsp:val=&quot;00EE33EB&quot;/&gt;&lt;wsp:rsid wsp:val=&quot;00EE3BDD&quot;/&gt;&lt;wsp:rsid wsp:val=&quot;00EE4179&quot;/&gt;&lt;wsp:rsid wsp:val=&quot;00EE45C2&quot;/&gt;&lt;wsp:rsid wsp:val=&quot;00EE550A&quot;/&gt;&lt;wsp:rsid wsp:val=&quot;00EE5C6B&quot;/&gt;&lt;wsp:rsid wsp:val=&quot;00EE6236&quot;/&gt;&lt;wsp:rsid wsp:val=&quot;00EE656B&quot;/&gt;&lt;wsp:rsid wsp:val=&quot;00EE6B7E&quot;/&gt;&lt;wsp:rsid wsp:val=&quot;00EE6CEC&quot;/&gt;&lt;wsp:rsid wsp:val=&quot;00EE6D67&quot;/&gt;&lt;wsp:rsid wsp:val=&quot;00EE70DB&quot;/&gt;&lt;wsp:rsid wsp:val=&quot;00EE759B&quot;/&gt;&lt;wsp:rsid wsp:val=&quot;00EE795F&quot;/&gt;&lt;wsp:rsid wsp:val=&quot;00EE7C50&quot;/&gt;&lt;wsp:rsid wsp:val=&quot;00EF0236&quot;/&gt;&lt;wsp:rsid wsp:val=&quot;00EF06E1&quot;/&gt;&lt;wsp:rsid wsp:val=&quot;00EF08C9&quot;/&gt;&lt;wsp:rsid wsp:val=&quot;00EF0A7F&quot;/&gt;&lt;wsp:rsid wsp:val=&quot;00EF0BCF&quot;/&gt;&lt;wsp:rsid wsp:val=&quot;00EF0DFB&quot;/&gt;&lt;wsp:rsid wsp:val=&quot;00EF1E99&quot;/&gt;&lt;wsp:rsid wsp:val=&quot;00EF27BC&quot;/&gt;&lt;wsp:rsid wsp:val=&quot;00EF291A&quot;/&gt;&lt;wsp:rsid wsp:val=&quot;00EF2A20&quot;/&gt;&lt;wsp:rsid wsp:val=&quot;00EF34C4&quot;/&gt;&lt;wsp:rsid wsp:val=&quot;00EF4DBE&quot;/&gt;&lt;wsp:rsid wsp:val=&quot;00EF4E96&quot;/&gt;&lt;wsp:rsid wsp:val=&quot;00EF525D&quot;/&gt;&lt;wsp:rsid wsp:val=&quot;00EF5695&quot;/&gt;&lt;wsp:rsid wsp:val=&quot;00EF586A&quot;/&gt;&lt;wsp:rsid wsp:val=&quot;00EF60CC&quot;/&gt;&lt;wsp:rsid wsp:val=&quot;00EF65A7&quot;/&gt;&lt;wsp:rsid wsp:val=&quot;00EF693C&quot;/&gt;&lt;wsp:rsid wsp:val=&quot;00EF6FA0&quot;/&gt;&lt;wsp:rsid wsp:val=&quot;00EF7949&quot;/&gt;&lt;wsp:rsid wsp:val=&quot;00EF7C56&quot;/&gt;&lt;wsp:rsid wsp:val=&quot;00EF7F80&quot;/&gt;&lt;wsp:rsid wsp:val=&quot;00F00686&quot;/&gt;&lt;wsp:rsid wsp:val=&quot;00F00E9B&quot;/&gt;&lt;wsp:rsid wsp:val=&quot;00F016A7&quot;/&gt;&lt;wsp:rsid wsp:val=&quot;00F016D1&quot;/&gt;&lt;wsp:rsid wsp:val=&quot;00F0170A&quot;/&gt;&lt;wsp:rsid wsp:val=&quot;00F01801&quot;/&gt;&lt;wsp:rsid wsp:val=&quot;00F0191C&quot;/&gt;&lt;wsp:rsid wsp:val=&quot;00F01944&quot;/&gt;&lt;wsp:rsid wsp:val=&quot;00F01A5D&quot;/&gt;&lt;wsp:rsid wsp:val=&quot;00F028EC&quot;/&gt;&lt;wsp:rsid wsp:val=&quot;00F029B4&quot;/&gt;&lt;wsp:rsid wsp:val=&quot;00F02B45&quot;/&gt;&lt;wsp:rsid wsp:val=&quot;00F033CC&quot;/&gt;&lt;wsp:rsid wsp:val=&quot;00F03916&quot;/&gt;&lt;wsp:rsid wsp:val=&quot;00F03A94&quot;/&gt;&lt;wsp:rsid wsp:val=&quot;00F03AFD&quot;/&gt;&lt;wsp:rsid wsp:val=&quot;00F03E83&quot;/&gt;&lt;wsp:rsid wsp:val=&quot;00F04104&quot;/&gt;&lt;wsp:rsid wsp:val=&quot;00F052AE&quot;/&gt;&lt;wsp:rsid wsp:val=&quot;00F052D2&quot;/&gt;&lt;wsp:rsid wsp:val=&quot;00F05326&quot;/&gt;&lt;wsp:rsid wsp:val=&quot;00F06CF3&quot;/&gt;&lt;wsp:rsid wsp:val=&quot;00F06E5E&quot;/&gt;&lt;wsp:rsid wsp:val=&quot;00F071BB&quot;/&gt;&lt;wsp:rsid wsp:val=&quot;00F07CA3&quot;/&gt;&lt;wsp:rsid wsp:val=&quot;00F07F3B&quot;/&gt;&lt;wsp:rsid wsp:val=&quot;00F1009D&quot;/&gt;&lt;wsp:rsid wsp:val=&quot;00F10F81&quot;/&gt;&lt;wsp:rsid wsp:val=&quot;00F11064&quot;/&gt;&lt;wsp:rsid wsp:val=&quot;00F11123&quot;/&gt;&lt;wsp:rsid wsp:val=&quot;00F1141F&quot;/&gt;&lt;wsp:rsid wsp:val=&quot;00F1143D&quot;/&gt;&lt;wsp:rsid wsp:val=&quot;00F115AD&quot;/&gt;&lt;wsp:rsid wsp:val=&quot;00F11983&quot;/&gt;&lt;wsp:rsid wsp:val=&quot;00F11BA2&quot;/&gt;&lt;wsp:rsid wsp:val=&quot;00F12D76&quot;/&gt;&lt;wsp:rsid wsp:val=&quot;00F12DCB&quot;/&gt;&lt;wsp:rsid wsp:val=&quot;00F13034&quot;/&gt;&lt;wsp:rsid wsp:val=&quot;00F13552&quot;/&gt;&lt;wsp:rsid wsp:val=&quot;00F13D4E&quot;/&gt;&lt;wsp:rsid wsp:val=&quot;00F1461D&quot;/&gt;&lt;wsp:rsid wsp:val=&quot;00F14914&quot;/&gt;&lt;wsp:rsid wsp:val=&quot;00F14AD6&quot;/&gt;&lt;wsp:rsid wsp:val=&quot;00F14DD3&quot;/&gt;&lt;wsp:rsid wsp:val=&quot;00F15CCB&quot;/&gt;&lt;wsp:rsid wsp:val=&quot;00F15D6D&quot;/&gt;&lt;wsp:rsid wsp:val=&quot;00F15F76&quot;/&gt;&lt;wsp:rsid wsp:val=&quot;00F16116&quot;/&gt;&lt;wsp:rsid wsp:val=&quot;00F163F0&quot;/&gt;&lt;wsp:rsid wsp:val=&quot;00F16A9C&quot;/&gt;&lt;wsp:rsid wsp:val=&quot;00F16F51&quot;/&gt;&lt;wsp:rsid wsp:val=&quot;00F17991&quot;/&gt;&lt;wsp:rsid wsp:val=&quot;00F21142&quot;/&gt;&lt;wsp:rsid wsp:val=&quot;00F213E8&quot;/&gt;&lt;wsp:rsid wsp:val=&quot;00F2146C&quot;/&gt;&lt;wsp:rsid wsp:val=&quot;00F21E83&quot;/&gt;&lt;wsp:rsid wsp:val=&quot;00F227DE&quot;/&gt;&lt;wsp:rsid wsp:val=&quot;00F22865&quot;/&gt;&lt;wsp:rsid wsp:val=&quot;00F22B0E&quot;/&gt;&lt;wsp:rsid wsp:val=&quot;00F22DEF&quot;/&gt;&lt;wsp:rsid wsp:val=&quot;00F2325C&quot;/&gt;&lt;wsp:rsid wsp:val=&quot;00F2350D&quot;/&gt;&lt;wsp:rsid wsp:val=&quot;00F23579&quot;/&gt;&lt;wsp:rsid wsp:val=&quot;00F247A0&quot;/&gt;&lt;wsp:rsid wsp:val=&quot;00F24945&quot;/&gt;&lt;wsp:rsid wsp:val=&quot;00F25205&quot;/&gt;&lt;wsp:rsid wsp:val=&quot;00F25215&quot;/&gt;&lt;wsp:rsid wsp:val=&quot;00F25B8D&quot;/&gt;&lt;wsp:rsid wsp:val=&quot;00F260DF&quot;/&gt;&lt;wsp:rsid wsp:val=&quot;00F2682E&quot;/&gt;&lt;wsp:rsid wsp:val=&quot;00F26CFE&quot;/&gt;&lt;wsp:rsid wsp:val=&quot;00F271BF&quot;/&gt;&lt;wsp:rsid wsp:val=&quot;00F27797&quot;/&gt;&lt;wsp:rsid wsp:val=&quot;00F2798F&quot;/&gt;&lt;wsp:rsid wsp:val=&quot;00F27C19&quot;/&gt;&lt;wsp:rsid wsp:val=&quot;00F30564&quot;/&gt;&lt;wsp:rsid wsp:val=&quot;00F3065A&quot;/&gt;&lt;wsp:rsid wsp:val=&quot;00F3127B&quot;/&gt;&lt;wsp:rsid wsp:val=&quot;00F313FB&quot;/&gt;&lt;wsp:rsid wsp:val=&quot;00F31994&quot;/&gt;&lt;wsp:rsid wsp:val=&quot;00F32110&quot;/&gt;&lt;wsp:rsid wsp:val=&quot;00F3227F&quot;/&gt;&lt;wsp:rsid wsp:val=&quot;00F322C2&quot;/&gt;&lt;wsp:rsid wsp:val=&quot;00F325F4&quot;/&gt;&lt;wsp:rsid wsp:val=&quot;00F32631&quot;/&gt;&lt;wsp:rsid wsp:val=&quot;00F332F4&quot;/&gt;&lt;wsp:rsid wsp:val=&quot;00F334AC&quot;/&gt;&lt;wsp:rsid wsp:val=&quot;00F33934&quot;/&gt;&lt;wsp:rsid wsp:val=&quot;00F33D4B&quot;/&gt;&lt;wsp:rsid wsp:val=&quot;00F33E0A&quot;/&gt;&lt;wsp:rsid wsp:val=&quot;00F344F2&quot;/&gt;&lt;wsp:rsid wsp:val=&quot;00F34527&quot;/&gt;&lt;wsp:rsid wsp:val=&quot;00F34AED&quot;/&gt;&lt;wsp:rsid wsp:val=&quot;00F35EF6&quot;/&gt;&lt;wsp:rsid wsp:val=&quot;00F3685E&quot;/&gt;&lt;wsp:rsid wsp:val=&quot;00F36BB8&quot;/&gt;&lt;wsp:rsid wsp:val=&quot;00F3773D&quot;/&gt;&lt;wsp:rsid wsp:val=&quot;00F377E7&quot;/&gt;&lt;wsp:rsid wsp:val=&quot;00F37944&quot;/&gt;&lt;wsp:rsid wsp:val=&quot;00F37BA6&quot;/&gt;&lt;wsp:rsid wsp:val=&quot;00F402D0&quot;/&gt;&lt;wsp:rsid wsp:val=&quot;00F406A5&quot;/&gt;&lt;wsp:rsid wsp:val=&quot;00F40717&quot;/&gt;&lt;wsp:rsid wsp:val=&quot;00F4112C&quot;/&gt;&lt;wsp:rsid wsp:val=&quot;00F4191D&quot;/&gt;&lt;wsp:rsid wsp:val=&quot;00F41AB1&quot;/&gt;&lt;wsp:rsid wsp:val=&quot;00F41AE3&quot;/&gt;&lt;wsp:rsid wsp:val=&quot;00F41B28&quot;/&gt;&lt;wsp:rsid wsp:val=&quot;00F41CBE&quot;/&gt;&lt;wsp:rsid wsp:val=&quot;00F42136&quot;/&gt;&lt;wsp:rsid wsp:val=&quot;00F42327&quot;/&gt;&lt;wsp:rsid wsp:val=&quot;00F42465&quot;/&gt;&lt;wsp:rsid wsp:val=&quot;00F42827&quot;/&gt;&lt;wsp:rsid wsp:val=&quot;00F42E33&quot;/&gt;&lt;wsp:rsid wsp:val=&quot;00F43E45&quot;/&gt;&lt;wsp:rsid wsp:val=&quot;00F43E98&quot;/&gt;&lt;wsp:rsid wsp:val=&quot;00F43FDA&quot;/&gt;&lt;wsp:rsid wsp:val=&quot;00F440A3&quot;/&gt;&lt;wsp:rsid wsp:val=&quot;00F4498C&quot;/&gt;&lt;wsp:rsid wsp:val=&quot;00F44C33&quot;/&gt;&lt;wsp:rsid wsp:val=&quot;00F44D73&quot;/&gt;&lt;wsp:rsid wsp:val=&quot;00F453BF&quot;/&gt;&lt;wsp:rsid wsp:val=&quot;00F45E11&quot;/&gt;&lt;wsp:rsid wsp:val=&quot;00F46114&quot;/&gt;&lt;wsp:rsid wsp:val=&quot;00F46193&quot;/&gt;&lt;wsp:rsid wsp:val=&quot;00F46778&quot;/&gt;&lt;wsp:rsid wsp:val=&quot;00F47023&quot;/&gt;&lt;wsp:rsid wsp:val=&quot;00F47EBB&quot;/&gt;&lt;wsp:rsid wsp:val=&quot;00F503E5&quot;/&gt;&lt;wsp:rsid wsp:val=&quot;00F50413&quot;/&gt;&lt;wsp:rsid wsp:val=&quot;00F50B65&quot;/&gt;&lt;wsp:rsid wsp:val=&quot;00F5136E&quot;/&gt;&lt;wsp:rsid wsp:val=&quot;00F515E6&quot;/&gt;&lt;wsp:rsid wsp:val=&quot;00F51864&quot;/&gt;&lt;wsp:rsid wsp:val=&quot;00F52219&quot;/&gt;&lt;wsp:rsid wsp:val=&quot;00F5224C&quot;/&gt;&lt;wsp:rsid wsp:val=&quot;00F528FA&quot;/&gt;&lt;wsp:rsid wsp:val=&quot;00F541BA&quot;/&gt;&lt;wsp:rsid wsp:val=&quot;00F543BB&quot;/&gt;&lt;wsp:rsid wsp:val=&quot;00F54922&quot;/&gt;&lt;wsp:rsid wsp:val=&quot;00F54DBB&quot;/&gt;&lt;wsp:rsid wsp:val=&quot;00F55733&quot;/&gt;&lt;wsp:rsid wsp:val=&quot;00F55810&quot;/&gt;&lt;wsp:rsid wsp:val=&quot;00F56263&quot;/&gt;&lt;wsp:rsid wsp:val=&quot;00F562E4&quot;/&gt;&lt;wsp:rsid wsp:val=&quot;00F566E7&quot;/&gt;&lt;wsp:rsid wsp:val=&quot;00F56FF3&quot;/&gt;&lt;wsp:rsid wsp:val=&quot;00F57171&quot;/&gt;&lt;wsp:rsid wsp:val=&quot;00F57891&quot;/&gt;&lt;wsp:rsid wsp:val=&quot;00F57CFE&quot;/&gt;&lt;wsp:rsid wsp:val=&quot;00F60050&quot;/&gt;&lt;wsp:rsid wsp:val=&quot;00F60171&quot;/&gt;&lt;wsp:rsid wsp:val=&quot;00F6029A&quot;/&gt;&lt;wsp:rsid wsp:val=&quot;00F60C07&quot;/&gt;&lt;wsp:rsid wsp:val=&quot;00F60E13&quot;/&gt;&lt;wsp:rsid wsp:val=&quot;00F60E8E&quot;/&gt;&lt;wsp:rsid wsp:val=&quot;00F61303&quot;/&gt;&lt;wsp:rsid wsp:val=&quot;00F61759&quot;/&gt;&lt;wsp:rsid wsp:val=&quot;00F6255F&quot;/&gt;&lt;wsp:rsid wsp:val=&quot;00F62A38&quot;/&gt;&lt;wsp:rsid wsp:val=&quot;00F62C17&quot;/&gt;&lt;wsp:rsid wsp:val=&quot;00F6309B&quot;/&gt;&lt;wsp:rsid wsp:val=&quot;00F6349D&quot;/&gt;&lt;wsp:rsid wsp:val=&quot;00F6367F&quot;/&gt;&lt;wsp:rsid wsp:val=&quot;00F638BB&quot;/&gt;&lt;wsp:rsid wsp:val=&quot;00F63F4B&quot;/&gt;&lt;wsp:rsid wsp:val=&quot;00F64531&quot;/&gt;&lt;wsp:rsid wsp:val=&quot;00F64D1B&quot;/&gt;&lt;wsp:rsid wsp:val=&quot;00F65FCA&quot;/&gt;&lt;wsp:rsid wsp:val=&quot;00F6685E&quot;/&gt;&lt;wsp:rsid wsp:val=&quot;00F67BD9&quot;/&gt;&lt;wsp:rsid wsp:val=&quot;00F70782&quot;/&gt;&lt;wsp:rsid wsp:val=&quot;00F70B00&quot;/&gt;&lt;wsp:rsid wsp:val=&quot;00F70BAE&quot;/&gt;&lt;wsp:rsid wsp:val=&quot;00F715FA&quot;/&gt;&lt;wsp:rsid wsp:val=&quot;00F7223E&quot;/&gt;&lt;wsp:rsid wsp:val=&quot;00F72341&quot;/&gt;&lt;wsp:rsid wsp:val=&quot;00F72902&quot;/&gt;&lt;wsp:rsid wsp:val=&quot;00F72CF0&quot;/&gt;&lt;wsp:rsid wsp:val=&quot;00F7303B&quot;/&gt;&lt;wsp:rsid wsp:val=&quot;00F73311&quot;/&gt;&lt;wsp:rsid wsp:val=&quot;00F733FA&quot;/&gt;&lt;wsp:rsid wsp:val=&quot;00F73CAF&quot;/&gt;&lt;wsp:rsid wsp:val=&quot;00F73F76&quot;/&gt;&lt;wsp:rsid wsp:val=&quot;00F74187&quot;/&gt;&lt;wsp:rsid wsp:val=&quot;00F743BC&quot;/&gt;&lt;wsp:rsid wsp:val=&quot;00F75883&quot;/&gt;&lt;wsp:rsid wsp:val=&quot;00F761C3&quot;/&gt;&lt;wsp:rsid wsp:val=&quot;00F76264&quot;/&gt;&lt;wsp:rsid wsp:val=&quot;00F7702D&quot;/&gt;&lt;wsp:rsid wsp:val=&quot;00F770DC&quot;/&gt;&lt;wsp:rsid wsp:val=&quot;00F77114&quot;/&gt;&lt;wsp:rsid wsp:val=&quot;00F80ABD&quot;/&gt;&lt;wsp:rsid wsp:val=&quot;00F80B98&quot;/&gt;&lt;wsp:rsid wsp:val=&quot;00F80FAF&quot;/&gt;&lt;wsp:rsid wsp:val=&quot;00F8104D&quot;/&gt;&lt;wsp:rsid wsp:val=&quot;00F813C3&quot;/&gt;&lt;wsp:rsid wsp:val=&quot;00F820C3&quot;/&gt;&lt;wsp:rsid wsp:val=&quot;00F82D41&quot;/&gt;&lt;wsp:rsid wsp:val=&quot;00F833FD&quot;/&gt;&lt;wsp:rsid wsp:val=&quot;00F8461D&quot;/&gt;&lt;wsp:rsid wsp:val=&quot;00F8462C&quot;/&gt;&lt;wsp:rsid wsp:val=&quot;00F84747&quot;/&gt;&lt;wsp:rsid wsp:val=&quot;00F855CE&quot;/&gt;&lt;wsp:rsid wsp:val=&quot;00F86012&quot;/&gt;&lt;wsp:rsid wsp:val=&quot;00F869C8&quot;/&gt;&lt;wsp:rsid wsp:val=&quot;00F86AB5&quot;/&gt;&lt;wsp:rsid wsp:val=&quot;00F87A23&quot;/&gt;&lt;wsp:rsid wsp:val=&quot;00F90EF7&quot;/&gt;&lt;wsp:rsid wsp:val=&quot;00F919D7&quot;/&gt;&lt;wsp:rsid wsp:val=&quot;00F919E5&quot;/&gt;&lt;wsp:rsid wsp:val=&quot;00F91AF2&quot;/&gt;&lt;wsp:rsid wsp:val=&quot;00F91D60&quot;/&gt;&lt;wsp:rsid wsp:val=&quot;00F921D5&quot;/&gt;&lt;wsp:rsid wsp:val=&quot;00F92A73&quot;/&gt;&lt;wsp:rsid wsp:val=&quot;00F92F40&quot;/&gt;&lt;wsp:rsid wsp:val=&quot;00F92F66&quot;/&gt;&lt;wsp:rsid wsp:val=&quot;00F93006&quot;/&gt;&lt;wsp:rsid wsp:val=&quot;00F93367&quot;/&gt;&lt;wsp:rsid wsp:val=&quot;00F93512&quot;/&gt;&lt;wsp:rsid wsp:val=&quot;00F94465&quot;/&gt;&lt;wsp:rsid wsp:val=&quot;00F9455D&quot;/&gt;&lt;wsp:rsid wsp:val=&quot;00F94791&quot;/&gt;&lt;wsp:rsid wsp:val=&quot;00F94DD2&quot;/&gt;&lt;wsp:rsid wsp:val=&quot;00F94ED5&quot;/&gt;&lt;wsp:rsid wsp:val=&quot;00F94EE2&quot;/&gt;&lt;wsp:rsid wsp:val=&quot;00F95ED1&quot;/&gt;&lt;wsp:rsid wsp:val=&quot;00F962B6&quot;/&gt;&lt;wsp:rsid wsp:val=&quot;00F97180&quot;/&gt;&lt;wsp:rsid wsp:val=&quot;00FA01E2&quot;/&gt;&lt;wsp:rsid wsp:val=&quot;00FA0787&quot;/&gt;&lt;wsp:rsid wsp:val=&quot;00FA1486&quot;/&gt;&lt;wsp:rsid wsp:val=&quot;00FA149E&quot;/&gt;&lt;wsp:rsid wsp:val=&quot;00FA15D3&quot;/&gt;&lt;wsp:rsid wsp:val=&quot;00FA162E&quot;/&gt;&lt;wsp:rsid wsp:val=&quot;00FA1748&quot;/&gt;&lt;wsp:rsid wsp:val=&quot;00FA1A88&quot;/&gt;&lt;wsp:rsid wsp:val=&quot;00FA2067&quot;/&gt;&lt;wsp:rsid wsp:val=&quot;00FA31F5&quot;/&gt;&lt;wsp:rsid wsp:val=&quot;00FA3C0B&quot;/&gt;&lt;wsp:rsid wsp:val=&quot;00FA40A9&quot;/&gt;&lt;wsp:rsid wsp:val=&quot;00FA4385&quot;/&gt;&lt;wsp:rsid wsp:val=&quot;00FA4AE1&quot;/&gt;&lt;wsp:rsid wsp:val=&quot;00FA5152&quot;/&gt;&lt;wsp:rsid wsp:val=&quot;00FA5296&quot;/&gt;&lt;wsp:rsid wsp:val=&quot;00FA5DA0&quot;/&gt;&lt;wsp:rsid wsp:val=&quot;00FA6007&quot;/&gt;&lt;wsp:rsid wsp:val=&quot;00FA6FCA&quot;/&gt;&lt;wsp:rsid wsp:val=&quot;00FA7161&quot;/&gt;&lt;wsp:rsid wsp:val=&quot;00FA7402&quot;/&gt;&lt;wsp:rsid wsp:val=&quot;00FA7A00&quot;/&gt;&lt;wsp:rsid wsp:val=&quot;00FB02D9&quot;/&gt;&lt;wsp:rsid wsp:val=&quot;00FB05AD&quot;/&gt;&lt;wsp:rsid wsp:val=&quot;00FB0F29&quot;/&gt;&lt;wsp:rsid wsp:val=&quot;00FB12F1&quot;/&gt;&lt;wsp:rsid wsp:val=&quot;00FB1868&quot;/&gt;&lt;wsp:rsid wsp:val=&quot;00FB1E86&quot;/&gt;&lt;wsp:rsid wsp:val=&quot;00FB2249&quot;/&gt;&lt;wsp:rsid wsp:val=&quot;00FB2922&quot;/&gt;&lt;wsp:rsid wsp:val=&quot;00FB2B97&quot;/&gt;&lt;wsp:rsid wsp:val=&quot;00FB2EF3&quot;/&gt;&lt;wsp:rsid wsp:val=&quot;00FB3246&quot;/&gt;&lt;wsp:rsid wsp:val=&quot;00FB346E&quot;/&gt;&lt;wsp:rsid wsp:val=&quot;00FB3D22&quot;/&gt;&lt;wsp:rsid wsp:val=&quot;00FB3EF0&quot;/&gt;&lt;wsp:rsid wsp:val=&quot;00FB4112&quot;/&gt;&lt;wsp:rsid wsp:val=&quot;00FB4AF7&quot;/&gt;&lt;wsp:rsid wsp:val=&quot;00FB52A6&quot;/&gt;&lt;wsp:rsid wsp:val=&quot;00FB54CE&quot;/&gt;&lt;wsp:rsid wsp:val=&quot;00FB58EA&quot;/&gt;&lt;wsp:rsid wsp:val=&quot;00FB5F3E&quot;/&gt;&lt;wsp:rsid wsp:val=&quot;00FB6791&quot;/&gt;&lt;wsp:rsid wsp:val=&quot;00FB6FC6&quot;/&gt;&lt;wsp:rsid wsp:val=&quot;00FB74B3&quot;/&gt;&lt;wsp:rsid wsp:val=&quot;00FB7964&quot;/&gt;&lt;wsp:rsid wsp:val=&quot;00FB79A8&quot;/&gt;&lt;wsp:rsid wsp:val=&quot;00FB7F7E&quot;/&gt;&lt;wsp:rsid wsp:val=&quot;00FC072E&quot;/&gt;&lt;wsp:rsid wsp:val=&quot;00FC0FB2&quot;/&gt;&lt;wsp:rsid wsp:val=&quot;00FC1442&quot;/&gt;&lt;wsp:rsid wsp:val=&quot;00FC187E&quot;/&gt;&lt;wsp:rsid wsp:val=&quot;00FC19B1&quot;/&gt;&lt;wsp:rsid wsp:val=&quot;00FC248C&quot;/&gt;&lt;wsp:rsid wsp:val=&quot;00FC252E&quot;/&gt;&lt;wsp:rsid wsp:val=&quot;00FC3707&quot;/&gt;&lt;wsp:rsid wsp:val=&quot;00FC3A79&quot;/&gt;&lt;wsp:rsid wsp:val=&quot;00FC3E6D&quot;/&gt;&lt;wsp:rsid wsp:val=&quot;00FC4076&quot;/&gt;&lt;wsp:rsid wsp:val=&quot;00FC4763&quot;/&gt;&lt;wsp:rsid wsp:val=&quot;00FC4A97&quot;/&gt;&lt;wsp:rsid wsp:val=&quot;00FC54C0&quot;/&gt;&lt;wsp:rsid wsp:val=&quot;00FC5989&quot;/&gt;&lt;wsp:rsid wsp:val=&quot;00FC5D99&quot;/&gt;&lt;wsp:rsid wsp:val=&quot;00FC5DDC&quot;/&gt;&lt;wsp:rsid wsp:val=&quot;00FC5E3A&quot;/&gt;&lt;wsp:rsid wsp:val=&quot;00FC5F9C&quot;/&gt;&lt;wsp:rsid wsp:val=&quot;00FC6118&quot;/&gt;&lt;wsp:rsid wsp:val=&quot;00FC6C00&quot;/&gt;&lt;wsp:rsid wsp:val=&quot;00FC797F&quot;/&gt;&lt;wsp:rsid wsp:val=&quot;00FC7987&quot;/&gt;&lt;wsp:rsid wsp:val=&quot;00FC7A49&quot;/&gt;&lt;wsp:rsid wsp:val=&quot;00FC7B97&quot;/&gt;&lt;wsp:rsid wsp:val=&quot;00FC7C9C&quot;/&gt;&lt;wsp:rsid wsp:val=&quot;00FC7FE5&quot;/&gt;&lt;wsp:rsid wsp:val=&quot;00FD0923&quot;/&gt;&lt;wsp:rsid wsp:val=&quot;00FD0C08&quot;/&gt;&lt;wsp:rsid wsp:val=&quot;00FD0CA6&quot;/&gt;&lt;wsp:rsid wsp:val=&quot;00FD17DC&quot;/&gt;&lt;wsp:rsid wsp:val=&quot;00FD1AF1&quot;/&gt;&lt;wsp:rsid wsp:val=&quot;00FD1C18&quot;/&gt;&lt;wsp:rsid wsp:val=&quot;00FD2533&quot;/&gt;&lt;wsp:rsid wsp:val=&quot;00FD2905&quot;/&gt;&lt;wsp:rsid wsp:val=&quot;00FD2D55&quot;/&gt;&lt;wsp:rsid wsp:val=&quot;00FD32BA&quot;/&gt;&lt;wsp:rsid wsp:val=&quot;00FD38F0&quot;/&gt;&lt;wsp:rsid wsp:val=&quot;00FD4482&quot;/&gt;&lt;wsp:rsid wsp:val=&quot;00FD523A&quot;/&gt;&lt;wsp:rsid wsp:val=&quot;00FD52F9&quot;/&gt;&lt;wsp:rsid wsp:val=&quot;00FD5891&quot;/&gt;&lt;wsp:rsid wsp:val=&quot;00FD5A3E&quot;/&gt;&lt;wsp:rsid wsp:val=&quot;00FD69D1&quot;/&gt;&lt;wsp:rsid wsp:val=&quot;00FD764F&quot;/&gt;&lt;wsp:rsid wsp:val=&quot;00FD7C6A&quot;/&gt;&lt;wsp:rsid wsp:val=&quot;00FE023B&quot;/&gt;&lt;wsp:rsid wsp:val=&quot;00FE05E6&quot;/&gt;&lt;wsp:rsid wsp:val=&quot;00FE06C7&quot;/&gt;&lt;wsp:rsid wsp:val=&quot;00FE0D72&quot;/&gt;&lt;wsp:rsid wsp:val=&quot;00FE15F3&quot;/&gt;&lt;wsp:rsid wsp:val=&quot;00FE19A1&quot;/&gt;&lt;wsp:rsid wsp:val=&quot;00FE1B8F&quot;/&gt;&lt;wsp:rsid wsp:val=&quot;00FE1BCE&quot;/&gt;&lt;wsp:rsid wsp:val=&quot;00FE1EA0&quot;/&gt;&lt;wsp:rsid wsp:val=&quot;00FE1FA5&quot;/&gt;&lt;wsp:rsid wsp:val=&quot;00FE20E6&quot;/&gt;&lt;wsp:rsid wsp:val=&quot;00FE2A9F&quot;/&gt;&lt;wsp:rsid wsp:val=&quot;00FE2D1E&quot;/&gt;&lt;wsp:rsid wsp:val=&quot;00FE2D98&quot;/&gt;&lt;wsp:rsid wsp:val=&quot;00FE31A8&quot;/&gt;&lt;wsp:rsid wsp:val=&quot;00FE3315&quot;/&gt;&lt;wsp:rsid wsp:val=&quot;00FE37D7&quot;/&gt;&lt;wsp:rsid wsp:val=&quot;00FE3E52&quot;/&gt;&lt;wsp:rsid wsp:val=&quot;00FE438C&quot;/&gt;&lt;wsp:rsid wsp:val=&quot;00FE4623&quot;/&gt;&lt;wsp:rsid wsp:val=&quot;00FE49D3&quot;/&gt;&lt;wsp:rsid wsp:val=&quot;00FE4CEB&quot;/&gt;&lt;wsp:rsid wsp:val=&quot;00FE4E0B&quot;/&gt;&lt;wsp:rsid wsp:val=&quot;00FE5D74&quot;/&gt;&lt;wsp:rsid wsp:val=&quot;00FE60CE&quot;/&gt;&lt;wsp:rsid wsp:val=&quot;00FE61C1&quot;/&gt;&lt;wsp:rsid wsp:val=&quot;00FE69A9&quot;/&gt;&lt;wsp:rsid wsp:val=&quot;00FE6B2C&quot;/&gt;&lt;wsp:rsid wsp:val=&quot;00FE6F16&quot;/&gt;&lt;wsp:rsid wsp:val=&quot;00FE7048&quot;/&gt;&lt;wsp:rsid wsp:val=&quot;00FE77B1&quot;/&gt;&lt;wsp:rsid wsp:val=&quot;00FE78F2&quot;/&gt;&lt;wsp:rsid wsp:val=&quot;00FF00E8&quot;/&gt;&lt;wsp:rsid wsp:val=&quot;00FF0B6D&quot;/&gt;&lt;wsp:rsid wsp:val=&quot;00FF17BE&quot;/&gt;&lt;wsp:rsid wsp:val=&quot;00FF19D7&quot;/&gt;&lt;wsp:rsid wsp:val=&quot;00FF2092&quot;/&gt;&lt;wsp:rsid wsp:val=&quot;00FF256D&quot;/&gt;&lt;wsp:rsid wsp:val=&quot;00FF2AF6&quot;/&gt;&lt;wsp:rsid wsp:val=&quot;00FF33FF&quot;/&gt;&lt;wsp:rsid wsp:val=&quot;00FF3540&quot;/&gt;&lt;wsp:rsid wsp:val=&quot;00FF39FF&quot;/&gt;&lt;wsp:rsid wsp:val=&quot;00FF3DAF&quot;/&gt;&lt;wsp:rsid wsp:val=&quot;00FF51C2&quot;/&gt;&lt;wsp:rsid wsp:val=&quot;00FF57C9&quot;/&gt;&lt;wsp:rsid wsp:val=&quot;00FF5C7A&quot;/&gt;&lt;wsp:rsid wsp:val=&quot;00FF62CA&quot;/&gt;&lt;wsp:rsid wsp:val=&quot;00FF6F46&quot;/&gt;&lt;wsp:rsid wsp:val=&quot;00FF789A&quot;/&gt;&lt;wsp:rsid wsp:val=&quot;5CFB719A&quot;/&gt;&lt;/wsp:rsids&gt;&lt;/w:docPr&gt;&lt;w:body&gt;&lt;wx:sect&gt;&lt;w:p wsp:rsidR=&quot;0060165A&quot; wsp:rsidRDefault=&quot;0060165A&quot; wsp:rsidP=&quot;0060165A&quot;&gt;&lt;m:oMathPara&gt;&lt;m:oMath&gt;&lt;m:r&gt;&lt;m:rPr&gt;&lt;m:sty m:val=&quot;p&quot;/&gt;&lt;/m:rPr&gt;&lt;w:rPr&gt;&lt;w:rFonts w:ascii=&quot;Cambria Math&quot; w:fareast=&quot;Batang&quot; w:h-ansi=&quot;Cambria Math&quot;/&gt;&lt;wx:font wx:val=&quot;Cambria Math&quot;/&gt;&lt;w:color w:val=&quot;000000&quot;/&gt;&lt;w:kern w:val=&quot;24&quot;/&gt;&lt;w:sz w:val=&quot;28&quot;/&gt;&lt;w:sz-cs w:val=&quot;28&quot;/&gt;&lt;w:lang w:fareast=&quot;EN-US&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93E9D">
        <w:fldChar w:fldCharType="end"/>
      </w:r>
      <w:r w:rsidRPr="00393E9D">
        <w:t xml:space="preserve"> slots, and a bitmap of P bits. Each bit in the bitmap indicates which carrier is configured for the corresponding slot, ‘0’ indicates FDD carrier 1, and ‘1’ indicates SDL carrier 2</w:t>
      </w:r>
    </w:p>
    <w:p w14:paraId="48F8C7C9" w14:textId="77777777" w:rsidR="00393E9D" w:rsidRPr="00393E9D" w:rsidRDefault="00393E9D" w:rsidP="00393E9D">
      <w:pPr>
        <w:pStyle w:val="B1"/>
        <w:numPr>
          <w:ilvl w:val="1"/>
          <w:numId w:val="49"/>
        </w:numPr>
        <w:rPr>
          <w:lang w:val="en-US"/>
        </w:rPr>
      </w:pPr>
      <w:r w:rsidRPr="00393E9D">
        <w:t>The pattern starts from the beginning of SFN 0 of PCell</w:t>
      </w:r>
    </w:p>
    <w:p w14:paraId="0B154CA1" w14:textId="77777777" w:rsidR="00393E9D" w:rsidRPr="00393E9D" w:rsidRDefault="00393E9D" w:rsidP="00393E9D">
      <w:pPr>
        <w:pStyle w:val="B1"/>
        <w:numPr>
          <w:ilvl w:val="0"/>
          <w:numId w:val="49"/>
        </w:numPr>
        <w:rPr>
          <w:b/>
          <w:bCs/>
          <w:lang w:val="en-US"/>
        </w:rPr>
      </w:pPr>
      <w:r w:rsidRPr="00393E9D">
        <w:rPr>
          <w:b/>
          <w:bCs/>
        </w:rPr>
        <w:t xml:space="preserve">Restriction of maximum X switch(es) within Y slot(s), </w:t>
      </w:r>
    </w:p>
    <w:p w14:paraId="4B297176" w14:textId="77777777" w:rsidR="00393E9D" w:rsidRPr="00393E9D" w:rsidRDefault="00393E9D" w:rsidP="00393E9D">
      <w:pPr>
        <w:pStyle w:val="B1"/>
        <w:numPr>
          <w:ilvl w:val="1"/>
          <w:numId w:val="49"/>
        </w:numPr>
        <w:rPr>
          <w:lang w:val="en-US"/>
        </w:rPr>
      </w:pPr>
      <w:r w:rsidRPr="00393E9D">
        <w:t xml:space="preserve">FFS: detailed value and relation of X and Y. </w:t>
      </w:r>
    </w:p>
    <w:p w14:paraId="0FF2A5D2" w14:textId="77777777" w:rsidR="00393E9D" w:rsidRPr="00393E9D" w:rsidRDefault="00393E9D" w:rsidP="00393E9D">
      <w:pPr>
        <w:pStyle w:val="B1"/>
        <w:numPr>
          <w:ilvl w:val="0"/>
          <w:numId w:val="49"/>
        </w:numPr>
        <w:rPr>
          <w:lang w:val="en-US"/>
        </w:rPr>
      </w:pPr>
      <w:r w:rsidRPr="00393E9D">
        <w:t xml:space="preserve">FFS: other restriction </w:t>
      </w:r>
    </w:p>
    <w:p w14:paraId="6AD0169E" w14:textId="50D6F91D" w:rsidR="00393E9D" w:rsidRPr="00393E9D" w:rsidRDefault="00393E9D" w:rsidP="00393E9D">
      <w:pPr>
        <w:pStyle w:val="B1"/>
        <w:rPr>
          <w:lang w:val="en-US"/>
        </w:rPr>
      </w:pPr>
      <w:r>
        <w:t xml:space="preserve">[E-3] </w:t>
      </w:r>
      <w:r w:rsidRPr="00393E9D">
        <w:rPr>
          <w:highlight w:val="green"/>
        </w:rPr>
        <w:t>Agreement</w:t>
      </w:r>
    </w:p>
    <w:p w14:paraId="4C00A77B" w14:textId="77777777" w:rsidR="00393E9D" w:rsidRPr="00393E9D" w:rsidRDefault="00393E9D" w:rsidP="00393E9D">
      <w:pPr>
        <w:pStyle w:val="B1"/>
        <w:rPr>
          <w:lang w:val="en-US"/>
        </w:rPr>
      </w:pPr>
      <w:r w:rsidRPr="00393E9D">
        <w:t xml:space="preserve">For RRC configuration of semi-static switching pattern in Rel-19 low NR band carrier aggregation via switching, semi-static switching pattern is periodic with periodicity of P slots (ms), support </w:t>
      </w:r>
      <w:r w:rsidRPr="00393E9D">
        <w:rPr>
          <w:b/>
          <w:bCs/>
        </w:rPr>
        <w:t>P= 40 ms</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1B37DA"/>
    <w:multiLevelType w:val="multilevel"/>
    <w:tmpl w:val="E570A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18624A6"/>
    <w:multiLevelType w:val="multilevel"/>
    <w:tmpl w:val="397EE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E0C7F"/>
    <w:multiLevelType w:val="multilevel"/>
    <w:tmpl w:val="4438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22972"/>
    <w:multiLevelType w:val="hybridMultilevel"/>
    <w:tmpl w:val="CFD834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7C70804"/>
    <w:multiLevelType w:val="multilevel"/>
    <w:tmpl w:val="689CA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32"/>
  </w:num>
  <w:num w:numId="2" w16cid:durableId="1720548759">
    <w:abstractNumId w:val="14"/>
  </w:num>
  <w:num w:numId="3" w16cid:durableId="859198064">
    <w:abstractNumId w:val="8"/>
  </w:num>
  <w:num w:numId="4" w16cid:durableId="583732344">
    <w:abstractNumId w:val="27"/>
  </w:num>
  <w:num w:numId="5" w16cid:durableId="1324042913">
    <w:abstractNumId w:val="41"/>
  </w:num>
  <w:num w:numId="6" w16cid:durableId="270355691">
    <w:abstractNumId w:val="12"/>
  </w:num>
  <w:num w:numId="7" w16cid:durableId="392894675">
    <w:abstractNumId w:val="3"/>
  </w:num>
  <w:num w:numId="8" w16cid:durableId="1185286419">
    <w:abstractNumId w:val="35"/>
  </w:num>
  <w:num w:numId="9" w16cid:durableId="1874880183">
    <w:abstractNumId w:val="47"/>
  </w:num>
  <w:num w:numId="10" w16cid:durableId="1215117416">
    <w:abstractNumId w:val="29"/>
  </w:num>
  <w:num w:numId="11" w16cid:durableId="1322276718">
    <w:abstractNumId w:val="19"/>
  </w:num>
  <w:num w:numId="12" w16cid:durableId="1685478419">
    <w:abstractNumId w:val="24"/>
  </w:num>
  <w:num w:numId="13" w16cid:durableId="251015662">
    <w:abstractNumId w:val="21"/>
  </w:num>
  <w:num w:numId="14" w16cid:durableId="426773901">
    <w:abstractNumId w:val="6"/>
  </w:num>
  <w:num w:numId="15" w16cid:durableId="24332259">
    <w:abstractNumId w:val="13"/>
  </w:num>
  <w:num w:numId="16" w16cid:durableId="1165389979">
    <w:abstractNumId w:val="34"/>
  </w:num>
  <w:num w:numId="17" w16cid:durableId="1593077490">
    <w:abstractNumId w:val="22"/>
  </w:num>
  <w:num w:numId="18" w16cid:durableId="421680846">
    <w:abstractNumId w:val="38"/>
  </w:num>
  <w:num w:numId="19" w16cid:durableId="1354115616">
    <w:abstractNumId w:val="48"/>
  </w:num>
  <w:num w:numId="20" w16cid:durableId="2138638564">
    <w:abstractNumId w:val="0"/>
  </w:num>
  <w:num w:numId="21" w16cid:durableId="98574356">
    <w:abstractNumId w:val="20"/>
  </w:num>
  <w:num w:numId="22" w16cid:durableId="1624919064">
    <w:abstractNumId w:val="4"/>
  </w:num>
  <w:num w:numId="23" w16cid:durableId="616448352">
    <w:abstractNumId w:val="44"/>
  </w:num>
  <w:num w:numId="24" w16cid:durableId="1339889165">
    <w:abstractNumId w:val="33"/>
  </w:num>
  <w:num w:numId="25" w16cid:durableId="1225725008">
    <w:abstractNumId w:val="5"/>
  </w:num>
  <w:num w:numId="26" w16cid:durableId="384912835">
    <w:abstractNumId w:val="15"/>
  </w:num>
  <w:num w:numId="27" w16cid:durableId="1801803965">
    <w:abstractNumId w:val="46"/>
  </w:num>
  <w:num w:numId="28" w16cid:durableId="1041436732">
    <w:abstractNumId w:val="23"/>
  </w:num>
  <w:num w:numId="29" w16cid:durableId="1627396147">
    <w:abstractNumId w:val="2"/>
  </w:num>
  <w:num w:numId="30" w16cid:durableId="2069957277">
    <w:abstractNumId w:val="45"/>
  </w:num>
  <w:num w:numId="31" w16cid:durableId="1523739330">
    <w:abstractNumId w:val="1"/>
  </w:num>
  <w:num w:numId="32" w16cid:durableId="23793897">
    <w:abstractNumId w:val="37"/>
  </w:num>
  <w:num w:numId="33" w16cid:durableId="541600679">
    <w:abstractNumId w:val="39"/>
  </w:num>
  <w:num w:numId="34" w16cid:durableId="375783473">
    <w:abstractNumId w:val="17"/>
  </w:num>
  <w:num w:numId="35" w16cid:durableId="364794266">
    <w:abstractNumId w:val="36"/>
  </w:num>
  <w:num w:numId="36" w16cid:durableId="1979457668">
    <w:abstractNumId w:val="40"/>
  </w:num>
  <w:num w:numId="37" w16cid:durableId="377513096">
    <w:abstractNumId w:val="30"/>
  </w:num>
  <w:num w:numId="38" w16cid:durableId="227150788">
    <w:abstractNumId w:val="10"/>
  </w:num>
  <w:num w:numId="39" w16cid:durableId="1067723661">
    <w:abstractNumId w:val="25"/>
  </w:num>
  <w:num w:numId="40" w16cid:durableId="663122421">
    <w:abstractNumId w:val="18"/>
  </w:num>
  <w:num w:numId="41" w16cid:durableId="417597505">
    <w:abstractNumId w:val="28"/>
  </w:num>
  <w:num w:numId="42" w16cid:durableId="352388982">
    <w:abstractNumId w:val="31"/>
  </w:num>
  <w:num w:numId="43" w16cid:durableId="1420518517">
    <w:abstractNumId w:val="26"/>
  </w:num>
  <w:num w:numId="44" w16cid:durableId="1525442124">
    <w:abstractNumId w:val="9"/>
  </w:num>
  <w:num w:numId="45" w16cid:durableId="1597637947">
    <w:abstractNumId w:val="16"/>
  </w:num>
  <w:num w:numId="46" w16cid:durableId="2120026920">
    <w:abstractNumId w:val="42"/>
  </w:num>
  <w:num w:numId="47" w16cid:durableId="1678189091">
    <w:abstractNumId w:val="11"/>
  </w:num>
  <w:num w:numId="48" w16cid:durableId="303896809">
    <w:abstractNumId w:val="43"/>
  </w:num>
  <w:num w:numId="49" w16cid:durableId="39042686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3C3"/>
    <w:rsid w:val="000035D7"/>
    <w:rsid w:val="000038AA"/>
    <w:rsid w:val="000038BE"/>
    <w:rsid w:val="00003E97"/>
    <w:rsid w:val="000042C2"/>
    <w:rsid w:val="000042E1"/>
    <w:rsid w:val="000046A6"/>
    <w:rsid w:val="00004853"/>
    <w:rsid w:val="00004C29"/>
    <w:rsid w:val="0000505D"/>
    <w:rsid w:val="00007058"/>
    <w:rsid w:val="000074FC"/>
    <w:rsid w:val="000075AB"/>
    <w:rsid w:val="00007F05"/>
    <w:rsid w:val="000115F0"/>
    <w:rsid w:val="00011D94"/>
    <w:rsid w:val="00012109"/>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186"/>
    <w:rsid w:val="0002121E"/>
    <w:rsid w:val="0002143A"/>
    <w:rsid w:val="00021B8C"/>
    <w:rsid w:val="00021CED"/>
    <w:rsid w:val="00022941"/>
    <w:rsid w:val="000235E9"/>
    <w:rsid w:val="00025951"/>
    <w:rsid w:val="00026030"/>
    <w:rsid w:val="000261A6"/>
    <w:rsid w:val="000262B9"/>
    <w:rsid w:val="000263B1"/>
    <w:rsid w:val="00026CC2"/>
    <w:rsid w:val="00026E06"/>
    <w:rsid w:val="00027384"/>
    <w:rsid w:val="0003005B"/>
    <w:rsid w:val="0003066B"/>
    <w:rsid w:val="00030B9E"/>
    <w:rsid w:val="00030F03"/>
    <w:rsid w:val="00031D75"/>
    <w:rsid w:val="000323CD"/>
    <w:rsid w:val="000325E5"/>
    <w:rsid w:val="00032669"/>
    <w:rsid w:val="00032C00"/>
    <w:rsid w:val="000331E8"/>
    <w:rsid w:val="000339AA"/>
    <w:rsid w:val="000343DE"/>
    <w:rsid w:val="00035C7A"/>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8A4"/>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220"/>
    <w:rsid w:val="000824FF"/>
    <w:rsid w:val="00082DCB"/>
    <w:rsid w:val="00082EF4"/>
    <w:rsid w:val="00083056"/>
    <w:rsid w:val="000834B4"/>
    <w:rsid w:val="00083964"/>
    <w:rsid w:val="00083A33"/>
    <w:rsid w:val="00083D7C"/>
    <w:rsid w:val="000840FC"/>
    <w:rsid w:val="00084322"/>
    <w:rsid w:val="000865B3"/>
    <w:rsid w:val="00086EB9"/>
    <w:rsid w:val="000871AF"/>
    <w:rsid w:val="000872D5"/>
    <w:rsid w:val="00087620"/>
    <w:rsid w:val="000877DC"/>
    <w:rsid w:val="000879F3"/>
    <w:rsid w:val="00087E7A"/>
    <w:rsid w:val="00090220"/>
    <w:rsid w:val="000902EA"/>
    <w:rsid w:val="000908D9"/>
    <w:rsid w:val="00090EAC"/>
    <w:rsid w:val="0009221B"/>
    <w:rsid w:val="0009259F"/>
    <w:rsid w:val="000926B4"/>
    <w:rsid w:val="00092945"/>
    <w:rsid w:val="00093B4D"/>
    <w:rsid w:val="00094141"/>
    <w:rsid w:val="0009490A"/>
    <w:rsid w:val="00095874"/>
    <w:rsid w:val="000958B4"/>
    <w:rsid w:val="00095F6E"/>
    <w:rsid w:val="000963C1"/>
    <w:rsid w:val="000972F9"/>
    <w:rsid w:val="00097642"/>
    <w:rsid w:val="00097FE0"/>
    <w:rsid w:val="000A01CA"/>
    <w:rsid w:val="000A0F95"/>
    <w:rsid w:val="000A19C1"/>
    <w:rsid w:val="000A1A57"/>
    <w:rsid w:val="000A1BA2"/>
    <w:rsid w:val="000A210A"/>
    <w:rsid w:val="000A23E2"/>
    <w:rsid w:val="000A2771"/>
    <w:rsid w:val="000A2940"/>
    <w:rsid w:val="000A2B0F"/>
    <w:rsid w:val="000A376A"/>
    <w:rsid w:val="000A3909"/>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3C2A"/>
    <w:rsid w:val="000B4345"/>
    <w:rsid w:val="000B4A88"/>
    <w:rsid w:val="000B4BB6"/>
    <w:rsid w:val="000B4E8C"/>
    <w:rsid w:val="000B4F74"/>
    <w:rsid w:val="000B5370"/>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29F"/>
    <w:rsid w:val="000E03A9"/>
    <w:rsid w:val="000E0A10"/>
    <w:rsid w:val="000E11CF"/>
    <w:rsid w:val="000E1A45"/>
    <w:rsid w:val="000E26BD"/>
    <w:rsid w:val="000E2C03"/>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0F7F27"/>
    <w:rsid w:val="001000B6"/>
    <w:rsid w:val="00100B99"/>
    <w:rsid w:val="00100C2A"/>
    <w:rsid w:val="00100EC2"/>
    <w:rsid w:val="001011E9"/>
    <w:rsid w:val="00101522"/>
    <w:rsid w:val="001015AF"/>
    <w:rsid w:val="001016A5"/>
    <w:rsid w:val="001029C9"/>
    <w:rsid w:val="00102AC0"/>
    <w:rsid w:val="00102C0E"/>
    <w:rsid w:val="00103EB6"/>
    <w:rsid w:val="0010405D"/>
    <w:rsid w:val="0010482F"/>
    <w:rsid w:val="00104902"/>
    <w:rsid w:val="00105115"/>
    <w:rsid w:val="00105180"/>
    <w:rsid w:val="001059A1"/>
    <w:rsid w:val="0010618D"/>
    <w:rsid w:val="0010635E"/>
    <w:rsid w:val="00106552"/>
    <w:rsid w:val="0010705E"/>
    <w:rsid w:val="001079A2"/>
    <w:rsid w:val="0011060D"/>
    <w:rsid w:val="00111026"/>
    <w:rsid w:val="0011120F"/>
    <w:rsid w:val="00111335"/>
    <w:rsid w:val="00111A9F"/>
    <w:rsid w:val="00111E00"/>
    <w:rsid w:val="00111E6B"/>
    <w:rsid w:val="00112950"/>
    <w:rsid w:val="00112F61"/>
    <w:rsid w:val="00113774"/>
    <w:rsid w:val="00113920"/>
    <w:rsid w:val="001139A8"/>
    <w:rsid w:val="00113C68"/>
    <w:rsid w:val="00113E7F"/>
    <w:rsid w:val="001145B8"/>
    <w:rsid w:val="001148FB"/>
    <w:rsid w:val="001153E6"/>
    <w:rsid w:val="00116429"/>
    <w:rsid w:val="00116E5E"/>
    <w:rsid w:val="00116F21"/>
    <w:rsid w:val="00120BA2"/>
    <w:rsid w:val="00120BF1"/>
    <w:rsid w:val="00120EFB"/>
    <w:rsid w:val="0012108E"/>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3A8"/>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105"/>
    <w:rsid w:val="00156235"/>
    <w:rsid w:val="00156359"/>
    <w:rsid w:val="001567CC"/>
    <w:rsid w:val="00156FF8"/>
    <w:rsid w:val="001573DA"/>
    <w:rsid w:val="001600C2"/>
    <w:rsid w:val="00160160"/>
    <w:rsid w:val="00160509"/>
    <w:rsid w:val="001609F8"/>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CE9"/>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97A"/>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06F7"/>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841"/>
    <w:rsid w:val="001A1905"/>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1FE0"/>
    <w:rsid w:val="001B21BD"/>
    <w:rsid w:val="001B2C86"/>
    <w:rsid w:val="001B2FD4"/>
    <w:rsid w:val="001B3183"/>
    <w:rsid w:val="001B3541"/>
    <w:rsid w:val="001B3BCF"/>
    <w:rsid w:val="001B4487"/>
    <w:rsid w:val="001B473D"/>
    <w:rsid w:val="001B48F9"/>
    <w:rsid w:val="001B4BA7"/>
    <w:rsid w:val="001B515F"/>
    <w:rsid w:val="001B6137"/>
    <w:rsid w:val="001B7369"/>
    <w:rsid w:val="001B7375"/>
    <w:rsid w:val="001B746E"/>
    <w:rsid w:val="001B799C"/>
    <w:rsid w:val="001C03C8"/>
    <w:rsid w:val="001C06D1"/>
    <w:rsid w:val="001C0AB2"/>
    <w:rsid w:val="001C1C69"/>
    <w:rsid w:val="001C1D82"/>
    <w:rsid w:val="001C210E"/>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6ED"/>
    <w:rsid w:val="001E0DD0"/>
    <w:rsid w:val="001E1322"/>
    <w:rsid w:val="001E21C9"/>
    <w:rsid w:val="001E275B"/>
    <w:rsid w:val="001E296D"/>
    <w:rsid w:val="001E2987"/>
    <w:rsid w:val="001E304B"/>
    <w:rsid w:val="001E3690"/>
    <w:rsid w:val="001E3B48"/>
    <w:rsid w:val="001E3D69"/>
    <w:rsid w:val="001E4305"/>
    <w:rsid w:val="001E447E"/>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CD"/>
    <w:rsid w:val="002024E7"/>
    <w:rsid w:val="00202801"/>
    <w:rsid w:val="00202C46"/>
    <w:rsid w:val="00202E77"/>
    <w:rsid w:val="00203041"/>
    <w:rsid w:val="002037B6"/>
    <w:rsid w:val="0020387F"/>
    <w:rsid w:val="00203BAE"/>
    <w:rsid w:val="00203C7E"/>
    <w:rsid w:val="00203D36"/>
    <w:rsid w:val="00203E3C"/>
    <w:rsid w:val="00203E8D"/>
    <w:rsid w:val="002048B1"/>
    <w:rsid w:val="00204B02"/>
    <w:rsid w:val="00204EC0"/>
    <w:rsid w:val="00205BC8"/>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08D"/>
    <w:rsid w:val="0022115C"/>
    <w:rsid w:val="00221917"/>
    <w:rsid w:val="00222D56"/>
    <w:rsid w:val="00222D66"/>
    <w:rsid w:val="00223F07"/>
    <w:rsid w:val="00224364"/>
    <w:rsid w:val="00224AB3"/>
    <w:rsid w:val="00224E7C"/>
    <w:rsid w:val="00225672"/>
    <w:rsid w:val="002256C5"/>
    <w:rsid w:val="00225AD9"/>
    <w:rsid w:val="0022600A"/>
    <w:rsid w:val="0022667F"/>
    <w:rsid w:val="002267B2"/>
    <w:rsid w:val="002269E5"/>
    <w:rsid w:val="00226E45"/>
    <w:rsid w:val="00227415"/>
    <w:rsid w:val="002320A3"/>
    <w:rsid w:val="00232290"/>
    <w:rsid w:val="00232FA2"/>
    <w:rsid w:val="00233B65"/>
    <w:rsid w:val="00233EAE"/>
    <w:rsid w:val="00234055"/>
    <w:rsid w:val="00234B01"/>
    <w:rsid w:val="00234FE4"/>
    <w:rsid w:val="002357E5"/>
    <w:rsid w:val="00236962"/>
    <w:rsid w:val="00236FA0"/>
    <w:rsid w:val="0023778F"/>
    <w:rsid w:val="002409EE"/>
    <w:rsid w:val="002413FA"/>
    <w:rsid w:val="002414AB"/>
    <w:rsid w:val="0024176F"/>
    <w:rsid w:val="00241773"/>
    <w:rsid w:val="002422DF"/>
    <w:rsid w:val="0024286F"/>
    <w:rsid w:val="00242B12"/>
    <w:rsid w:val="00242B3E"/>
    <w:rsid w:val="00242B56"/>
    <w:rsid w:val="00242F17"/>
    <w:rsid w:val="00242FC3"/>
    <w:rsid w:val="00243066"/>
    <w:rsid w:val="002438F0"/>
    <w:rsid w:val="00243EED"/>
    <w:rsid w:val="00244069"/>
    <w:rsid w:val="0024442A"/>
    <w:rsid w:val="002446A0"/>
    <w:rsid w:val="00244785"/>
    <w:rsid w:val="00244915"/>
    <w:rsid w:val="00245051"/>
    <w:rsid w:val="002450DE"/>
    <w:rsid w:val="00245544"/>
    <w:rsid w:val="00245754"/>
    <w:rsid w:val="002465D2"/>
    <w:rsid w:val="00246DE8"/>
    <w:rsid w:val="002476C8"/>
    <w:rsid w:val="0024782F"/>
    <w:rsid w:val="002478F5"/>
    <w:rsid w:val="00247F99"/>
    <w:rsid w:val="0025041A"/>
    <w:rsid w:val="002513FC"/>
    <w:rsid w:val="00251B1A"/>
    <w:rsid w:val="00251CFA"/>
    <w:rsid w:val="002522B2"/>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1CC8"/>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0A8"/>
    <w:rsid w:val="00272363"/>
    <w:rsid w:val="00272526"/>
    <w:rsid w:val="00272536"/>
    <w:rsid w:val="00272CCB"/>
    <w:rsid w:val="002731C2"/>
    <w:rsid w:val="00273795"/>
    <w:rsid w:val="002739C4"/>
    <w:rsid w:val="00273B04"/>
    <w:rsid w:val="00273B62"/>
    <w:rsid w:val="00273D49"/>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C25"/>
    <w:rsid w:val="00282EB5"/>
    <w:rsid w:val="002835DD"/>
    <w:rsid w:val="00283688"/>
    <w:rsid w:val="00283EA0"/>
    <w:rsid w:val="00283EF3"/>
    <w:rsid w:val="002845C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204"/>
    <w:rsid w:val="002926AF"/>
    <w:rsid w:val="002927A0"/>
    <w:rsid w:val="00292875"/>
    <w:rsid w:val="00292A79"/>
    <w:rsid w:val="00292D98"/>
    <w:rsid w:val="00292FFA"/>
    <w:rsid w:val="00293E95"/>
    <w:rsid w:val="00293F33"/>
    <w:rsid w:val="002941AB"/>
    <w:rsid w:val="0029471E"/>
    <w:rsid w:val="00294852"/>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56"/>
    <w:rsid w:val="002C19C5"/>
    <w:rsid w:val="002C19F0"/>
    <w:rsid w:val="002C1D2D"/>
    <w:rsid w:val="002C23AC"/>
    <w:rsid w:val="002C2698"/>
    <w:rsid w:val="002C292D"/>
    <w:rsid w:val="002C3BFC"/>
    <w:rsid w:val="002C5055"/>
    <w:rsid w:val="002C59B8"/>
    <w:rsid w:val="002C5A0C"/>
    <w:rsid w:val="002C5BA6"/>
    <w:rsid w:val="002C5FAB"/>
    <w:rsid w:val="002C5FD4"/>
    <w:rsid w:val="002C65B6"/>
    <w:rsid w:val="002C65DA"/>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DFE"/>
    <w:rsid w:val="002E1F53"/>
    <w:rsid w:val="002E216F"/>
    <w:rsid w:val="002E25C1"/>
    <w:rsid w:val="002E2692"/>
    <w:rsid w:val="002E2E3A"/>
    <w:rsid w:val="002E3021"/>
    <w:rsid w:val="002E332E"/>
    <w:rsid w:val="002E34CA"/>
    <w:rsid w:val="002E3720"/>
    <w:rsid w:val="002E564D"/>
    <w:rsid w:val="002E5B26"/>
    <w:rsid w:val="002E5B5F"/>
    <w:rsid w:val="002E6619"/>
    <w:rsid w:val="002E6B0A"/>
    <w:rsid w:val="002E7011"/>
    <w:rsid w:val="002F014B"/>
    <w:rsid w:val="002F06BB"/>
    <w:rsid w:val="002F0BA8"/>
    <w:rsid w:val="002F1C8C"/>
    <w:rsid w:val="002F21D4"/>
    <w:rsid w:val="002F24EB"/>
    <w:rsid w:val="002F28ED"/>
    <w:rsid w:val="002F2A00"/>
    <w:rsid w:val="002F3968"/>
    <w:rsid w:val="002F5182"/>
    <w:rsid w:val="002F51AA"/>
    <w:rsid w:val="002F59D6"/>
    <w:rsid w:val="002F646C"/>
    <w:rsid w:val="002F6DC2"/>
    <w:rsid w:val="002F78BE"/>
    <w:rsid w:val="00300502"/>
    <w:rsid w:val="00300AFD"/>
    <w:rsid w:val="00300B02"/>
    <w:rsid w:val="00300B80"/>
    <w:rsid w:val="00300FBA"/>
    <w:rsid w:val="0030177E"/>
    <w:rsid w:val="00301A9C"/>
    <w:rsid w:val="00301D5D"/>
    <w:rsid w:val="00301D8D"/>
    <w:rsid w:val="00302486"/>
    <w:rsid w:val="00302E72"/>
    <w:rsid w:val="0030301A"/>
    <w:rsid w:val="003030FB"/>
    <w:rsid w:val="00303A39"/>
    <w:rsid w:val="00303BF5"/>
    <w:rsid w:val="0030400D"/>
    <w:rsid w:val="00304B6C"/>
    <w:rsid w:val="00304D5D"/>
    <w:rsid w:val="00305457"/>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19C"/>
    <w:rsid w:val="00313805"/>
    <w:rsid w:val="00313B11"/>
    <w:rsid w:val="00313C0D"/>
    <w:rsid w:val="0031433F"/>
    <w:rsid w:val="00314F38"/>
    <w:rsid w:val="003163C2"/>
    <w:rsid w:val="00316503"/>
    <w:rsid w:val="0031673D"/>
    <w:rsid w:val="00316CD2"/>
    <w:rsid w:val="00316E57"/>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3BAF"/>
    <w:rsid w:val="00344185"/>
    <w:rsid w:val="003444E0"/>
    <w:rsid w:val="0034635A"/>
    <w:rsid w:val="00346B3B"/>
    <w:rsid w:val="00346C62"/>
    <w:rsid w:val="003476B3"/>
    <w:rsid w:val="00347BB5"/>
    <w:rsid w:val="003509D0"/>
    <w:rsid w:val="003513C6"/>
    <w:rsid w:val="00351905"/>
    <w:rsid w:val="00351BEA"/>
    <w:rsid w:val="00351C76"/>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09C"/>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78"/>
    <w:rsid w:val="003753DD"/>
    <w:rsid w:val="00375AA5"/>
    <w:rsid w:val="003763A2"/>
    <w:rsid w:val="00376739"/>
    <w:rsid w:val="003769A9"/>
    <w:rsid w:val="00377211"/>
    <w:rsid w:val="0037760B"/>
    <w:rsid w:val="00377CB1"/>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3E9D"/>
    <w:rsid w:val="003947F1"/>
    <w:rsid w:val="00394AB3"/>
    <w:rsid w:val="00394F87"/>
    <w:rsid w:val="00395B65"/>
    <w:rsid w:val="00395BEC"/>
    <w:rsid w:val="00396CB4"/>
    <w:rsid w:val="00397170"/>
    <w:rsid w:val="0039732A"/>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A7C77"/>
    <w:rsid w:val="003B0393"/>
    <w:rsid w:val="003B0874"/>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106"/>
    <w:rsid w:val="003D3996"/>
    <w:rsid w:val="003D3B4E"/>
    <w:rsid w:val="003D3EF1"/>
    <w:rsid w:val="003D47B2"/>
    <w:rsid w:val="003D4923"/>
    <w:rsid w:val="003D4D02"/>
    <w:rsid w:val="003D5830"/>
    <w:rsid w:val="003D59C0"/>
    <w:rsid w:val="003D5A84"/>
    <w:rsid w:val="003D5B01"/>
    <w:rsid w:val="003D607F"/>
    <w:rsid w:val="003D60B0"/>
    <w:rsid w:val="003D6BEE"/>
    <w:rsid w:val="003D6E28"/>
    <w:rsid w:val="003E03F3"/>
    <w:rsid w:val="003E07D7"/>
    <w:rsid w:val="003E128F"/>
    <w:rsid w:val="003E18E0"/>
    <w:rsid w:val="003E1D34"/>
    <w:rsid w:val="003E244A"/>
    <w:rsid w:val="003E24D7"/>
    <w:rsid w:val="003E25B3"/>
    <w:rsid w:val="003E2611"/>
    <w:rsid w:val="003E27E7"/>
    <w:rsid w:val="003E28C5"/>
    <w:rsid w:val="003E30B4"/>
    <w:rsid w:val="003E39B0"/>
    <w:rsid w:val="003E4CBC"/>
    <w:rsid w:val="003E4E64"/>
    <w:rsid w:val="003E54DA"/>
    <w:rsid w:val="003E566C"/>
    <w:rsid w:val="003E5838"/>
    <w:rsid w:val="003E5C6A"/>
    <w:rsid w:val="003E5DD6"/>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21B"/>
    <w:rsid w:val="003F58AD"/>
    <w:rsid w:val="003F5970"/>
    <w:rsid w:val="003F6374"/>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47F"/>
    <w:rsid w:val="00403B00"/>
    <w:rsid w:val="00403DD8"/>
    <w:rsid w:val="004049E2"/>
    <w:rsid w:val="004052C4"/>
    <w:rsid w:val="004054D9"/>
    <w:rsid w:val="00405935"/>
    <w:rsid w:val="00406060"/>
    <w:rsid w:val="004062E5"/>
    <w:rsid w:val="0040642F"/>
    <w:rsid w:val="00406559"/>
    <w:rsid w:val="00407940"/>
    <w:rsid w:val="00407CB8"/>
    <w:rsid w:val="004106C4"/>
    <w:rsid w:val="0041118D"/>
    <w:rsid w:val="0041131E"/>
    <w:rsid w:val="004113E9"/>
    <w:rsid w:val="004119EB"/>
    <w:rsid w:val="00411D59"/>
    <w:rsid w:val="00411F98"/>
    <w:rsid w:val="004127B2"/>
    <w:rsid w:val="004127CD"/>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0B1"/>
    <w:rsid w:val="0042527B"/>
    <w:rsid w:val="00425665"/>
    <w:rsid w:val="004259E0"/>
    <w:rsid w:val="00425A22"/>
    <w:rsid w:val="00425CBB"/>
    <w:rsid w:val="00425DF4"/>
    <w:rsid w:val="00425DF8"/>
    <w:rsid w:val="004260A6"/>
    <w:rsid w:val="00426CF6"/>
    <w:rsid w:val="0042743E"/>
    <w:rsid w:val="00427633"/>
    <w:rsid w:val="0043029F"/>
    <w:rsid w:val="00430935"/>
    <w:rsid w:val="00431009"/>
    <w:rsid w:val="004312A1"/>
    <w:rsid w:val="00431DFD"/>
    <w:rsid w:val="00432734"/>
    <w:rsid w:val="00432D09"/>
    <w:rsid w:val="004332D2"/>
    <w:rsid w:val="004335DB"/>
    <w:rsid w:val="004338ED"/>
    <w:rsid w:val="00433CDA"/>
    <w:rsid w:val="004340A4"/>
    <w:rsid w:val="004347D1"/>
    <w:rsid w:val="00435653"/>
    <w:rsid w:val="00435B76"/>
    <w:rsid w:val="00435B8C"/>
    <w:rsid w:val="00437BC4"/>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6160"/>
    <w:rsid w:val="00447AB8"/>
    <w:rsid w:val="00447AF2"/>
    <w:rsid w:val="00447B8A"/>
    <w:rsid w:val="004500AC"/>
    <w:rsid w:val="004500C5"/>
    <w:rsid w:val="0045046A"/>
    <w:rsid w:val="004509CB"/>
    <w:rsid w:val="00450BDC"/>
    <w:rsid w:val="00451467"/>
    <w:rsid w:val="00451EAB"/>
    <w:rsid w:val="004523D4"/>
    <w:rsid w:val="00452871"/>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1AA8"/>
    <w:rsid w:val="00462017"/>
    <w:rsid w:val="00462B2A"/>
    <w:rsid w:val="00462D2D"/>
    <w:rsid w:val="00463334"/>
    <w:rsid w:val="004639D0"/>
    <w:rsid w:val="00463B01"/>
    <w:rsid w:val="00463D71"/>
    <w:rsid w:val="00463E82"/>
    <w:rsid w:val="00463FDD"/>
    <w:rsid w:val="00464161"/>
    <w:rsid w:val="00464C92"/>
    <w:rsid w:val="004659AC"/>
    <w:rsid w:val="00465D99"/>
    <w:rsid w:val="0046658B"/>
    <w:rsid w:val="004673F2"/>
    <w:rsid w:val="004708F7"/>
    <w:rsid w:val="00470BB7"/>
    <w:rsid w:val="00470C98"/>
    <w:rsid w:val="00471253"/>
    <w:rsid w:val="004720D5"/>
    <w:rsid w:val="00472181"/>
    <w:rsid w:val="00472478"/>
    <w:rsid w:val="0047320D"/>
    <w:rsid w:val="00473B6A"/>
    <w:rsid w:val="0047448A"/>
    <w:rsid w:val="004745FB"/>
    <w:rsid w:val="00474FE5"/>
    <w:rsid w:val="004756A7"/>
    <w:rsid w:val="00475C03"/>
    <w:rsid w:val="00475CAB"/>
    <w:rsid w:val="004766DB"/>
    <w:rsid w:val="00476809"/>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F5B"/>
    <w:rsid w:val="0049690D"/>
    <w:rsid w:val="00496B49"/>
    <w:rsid w:val="00496DAA"/>
    <w:rsid w:val="00496FBC"/>
    <w:rsid w:val="0049714C"/>
    <w:rsid w:val="004971A7"/>
    <w:rsid w:val="00497309"/>
    <w:rsid w:val="004975CC"/>
    <w:rsid w:val="00497DD9"/>
    <w:rsid w:val="00497E11"/>
    <w:rsid w:val="004A01C5"/>
    <w:rsid w:val="004A0459"/>
    <w:rsid w:val="004A0658"/>
    <w:rsid w:val="004A0797"/>
    <w:rsid w:val="004A13BA"/>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B7F58"/>
    <w:rsid w:val="004C0B02"/>
    <w:rsid w:val="004C0F1F"/>
    <w:rsid w:val="004C1484"/>
    <w:rsid w:val="004C1596"/>
    <w:rsid w:val="004C1C85"/>
    <w:rsid w:val="004C2003"/>
    <w:rsid w:val="004C3FF2"/>
    <w:rsid w:val="004C4AE3"/>
    <w:rsid w:val="004C4B54"/>
    <w:rsid w:val="004C511C"/>
    <w:rsid w:val="004C5976"/>
    <w:rsid w:val="004C6418"/>
    <w:rsid w:val="004C72DF"/>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5BB9"/>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28CB"/>
    <w:rsid w:val="004E30C5"/>
    <w:rsid w:val="004E36B4"/>
    <w:rsid w:val="004E41C3"/>
    <w:rsid w:val="004E42E8"/>
    <w:rsid w:val="004E437E"/>
    <w:rsid w:val="004E4609"/>
    <w:rsid w:val="004E46A9"/>
    <w:rsid w:val="004E4B49"/>
    <w:rsid w:val="004E6217"/>
    <w:rsid w:val="004E629C"/>
    <w:rsid w:val="004E6C01"/>
    <w:rsid w:val="004E6D86"/>
    <w:rsid w:val="004E7292"/>
    <w:rsid w:val="004E72F8"/>
    <w:rsid w:val="004E78BC"/>
    <w:rsid w:val="004F0B16"/>
    <w:rsid w:val="004F1174"/>
    <w:rsid w:val="004F132E"/>
    <w:rsid w:val="004F1420"/>
    <w:rsid w:val="004F1595"/>
    <w:rsid w:val="004F2555"/>
    <w:rsid w:val="004F2958"/>
    <w:rsid w:val="004F29A4"/>
    <w:rsid w:val="004F3867"/>
    <w:rsid w:val="004F38EB"/>
    <w:rsid w:val="004F3AB3"/>
    <w:rsid w:val="004F3D5F"/>
    <w:rsid w:val="004F40A0"/>
    <w:rsid w:val="004F4131"/>
    <w:rsid w:val="004F4D2D"/>
    <w:rsid w:val="004F5798"/>
    <w:rsid w:val="004F5B47"/>
    <w:rsid w:val="004F6C74"/>
    <w:rsid w:val="004F6D17"/>
    <w:rsid w:val="004F6E49"/>
    <w:rsid w:val="004F7BD5"/>
    <w:rsid w:val="004F7E17"/>
    <w:rsid w:val="004F7EBC"/>
    <w:rsid w:val="00500223"/>
    <w:rsid w:val="005008E9"/>
    <w:rsid w:val="00500A1D"/>
    <w:rsid w:val="00500A7C"/>
    <w:rsid w:val="0050350B"/>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2388"/>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205"/>
    <w:rsid w:val="00533685"/>
    <w:rsid w:val="00533B36"/>
    <w:rsid w:val="00533D59"/>
    <w:rsid w:val="00533FCC"/>
    <w:rsid w:val="005341AC"/>
    <w:rsid w:val="00534509"/>
    <w:rsid w:val="005347EA"/>
    <w:rsid w:val="00534A6D"/>
    <w:rsid w:val="005350A7"/>
    <w:rsid w:val="0053575D"/>
    <w:rsid w:val="00535B2C"/>
    <w:rsid w:val="0053646C"/>
    <w:rsid w:val="0053720E"/>
    <w:rsid w:val="005407BE"/>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1D2E"/>
    <w:rsid w:val="005520D7"/>
    <w:rsid w:val="005524BC"/>
    <w:rsid w:val="00552502"/>
    <w:rsid w:val="00552FD7"/>
    <w:rsid w:val="0055317B"/>
    <w:rsid w:val="005536D9"/>
    <w:rsid w:val="0055409A"/>
    <w:rsid w:val="005547FC"/>
    <w:rsid w:val="00554CBF"/>
    <w:rsid w:val="00555967"/>
    <w:rsid w:val="00555AEF"/>
    <w:rsid w:val="00556AD2"/>
    <w:rsid w:val="00556E13"/>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1E7"/>
    <w:rsid w:val="00570432"/>
    <w:rsid w:val="00570A34"/>
    <w:rsid w:val="00570C4C"/>
    <w:rsid w:val="0057110D"/>
    <w:rsid w:val="00571120"/>
    <w:rsid w:val="00572094"/>
    <w:rsid w:val="0057246E"/>
    <w:rsid w:val="00572861"/>
    <w:rsid w:val="005728DB"/>
    <w:rsid w:val="00572CE9"/>
    <w:rsid w:val="0057307F"/>
    <w:rsid w:val="005736C7"/>
    <w:rsid w:val="00573A68"/>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BBC"/>
    <w:rsid w:val="00582FE7"/>
    <w:rsid w:val="005833C4"/>
    <w:rsid w:val="005838E4"/>
    <w:rsid w:val="005839AE"/>
    <w:rsid w:val="0058403A"/>
    <w:rsid w:val="0058408C"/>
    <w:rsid w:val="00584247"/>
    <w:rsid w:val="00584514"/>
    <w:rsid w:val="00584F57"/>
    <w:rsid w:val="00585E18"/>
    <w:rsid w:val="00586610"/>
    <w:rsid w:val="0058669B"/>
    <w:rsid w:val="00586747"/>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B03DB"/>
    <w:rsid w:val="005B07E1"/>
    <w:rsid w:val="005B0D16"/>
    <w:rsid w:val="005B0D4E"/>
    <w:rsid w:val="005B0FD1"/>
    <w:rsid w:val="005B16E2"/>
    <w:rsid w:val="005B16F2"/>
    <w:rsid w:val="005B191A"/>
    <w:rsid w:val="005B24CD"/>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7BB"/>
    <w:rsid w:val="005C4F1F"/>
    <w:rsid w:val="005C52E3"/>
    <w:rsid w:val="005C54B2"/>
    <w:rsid w:val="005C5A3E"/>
    <w:rsid w:val="005C6503"/>
    <w:rsid w:val="005C693D"/>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0BD3"/>
    <w:rsid w:val="005E162A"/>
    <w:rsid w:val="005E1716"/>
    <w:rsid w:val="005E1743"/>
    <w:rsid w:val="005E1827"/>
    <w:rsid w:val="005E19CB"/>
    <w:rsid w:val="005E1DB3"/>
    <w:rsid w:val="005E2210"/>
    <w:rsid w:val="005E2B0B"/>
    <w:rsid w:val="005E387C"/>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0BE"/>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1873"/>
    <w:rsid w:val="00602054"/>
    <w:rsid w:val="0060357A"/>
    <w:rsid w:val="00604022"/>
    <w:rsid w:val="0060402D"/>
    <w:rsid w:val="0060474A"/>
    <w:rsid w:val="00604AD3"/>
    <w:rsid w:val="00605A1C"/>
    <w:rsid w:val="00606127"/>
    <w:rsid w:val="006068BC"/>
    <w:rsid w:val="00606A5C"/>
    <w:rsid w:val="0060767F"/>
    <w:rsid w:val="00607AD0"/>
    <w:rsid w:val="00610665"/>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461"/>
    <w:rsid w:val="00620F8A"/>
    <w:rsid w:val="006211BF"/>
    <w:rsid w:val="006212D7"/>
    <w:rsid w:val="00621BD3"/>
    <w:rsid w:val="00621C6C"/>
    <w:rsid w:val="00622390"/>
    <w:rsid w:val="00622520"/>
    <w:rsid w:val="00622BD5"/>
    <w:rsid w:val="00623129"/>
    <w:rsid w:val="006231B1"/>
    <w:rsid w:val="0062320C"/>
    <w:rsid w:val="00623B5D"/>
    <w:rsid w:val="0062476B"/>
    <w:rsid w:val="00624C1C"/>
    <w:rsid w:val="0062572C"/>
    <w:rsid w:val="00625932"/>
    <w:rsid w:val="00625AA1"/>
    <w:rsid w:val="00625DAB"/>
    <w:rsid w:val="00625E7F"/>
    <w:rsid w:val="00626D8B"/>
    <w:rsid w:val="00627452"/>
    <w:rsid w:val="0063109C"/>
    <w:rsid w:val="006314E7"/>
    <w:rsid w:val="00631636"/>
    <w:rsid w:val="006319F6"/>
    <w:rsid w:val="006320D0"/>
    <w:rsid w:val="006321C5"/>
    <w:rsid w:val="00632509"/>
    <w:rsid w:val="00632E96"/>
    <w:rsid w:val="00633064"/>
    <w:rsid w:val="00633631"/>
    <w:rsid w:val="00634076"/>
    <w:rsid w:val="00634393"/>
    <w:rsid w:val="00635997"/>
    <w:rsid w:val="006360DE"/>
    <w:rsid w:val="006366D1"/>
    <w:rsid w:val="00637A6A"/>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65F2"/>
    <w:rsid w:val="0064678F"/>
    <w:rsid w:val="00646F0E"/>
    <w:rsid w:val="00647512"/>
    <w:rsid w:val="00647A95"/>
    <w:rsid w:val="00647BAA"/>
    <w:rsid w:val="006503DB"/>
    <w:rsid w:val="00650408"/>
    <w:rsid w:val="00651683"/>
    <w:rsid w:val="00651C57"/>
    <w:rsid w:val="0065233D"/>
    <w:rsid w:val="00652378"/>
    <w:rsid w:val="00652416"/>
    <w:rsid w:val="00652933"/>
    <w:rsid w:val="00653443"/>
    <w:rsid w:val="00653861"/>
    <w:rsid w:val="00653E46"/>
    <w:rsid w:val="0065439C"/>
    <w:rsid w:val="00655592"/>
    <w:rsid w:val="00655B6E"/>
    <w:rsid w:val="0065606D"/>
    <w:rsid w:val="00656CE9"/>
    <w:rsid w:val="006572E9"/>
    <w:rsid w:val="00657534"/>
    <w:rsid w:val="0066006C"/>
    <w:rsid w:val="0066006F"/>
    <w:rsid w:val="006614F9"/>
    <w:rsid w:val="00661E93"/>
    <w:rsid w:val="00663758"/>
    <w:rsid w:val="00663B65"/>
    <w:rsid w:val="00663E49"/>
    <w:rsid w:val="006641FF"/>
    <w:rsid w:val="006647B6"/>
    <w:rsid w:val="0066494B"/>
    <w:rsid w:val="00664963"/>
    <w:rsid w:val="00665265"/>
    <w:rsid w:val="006652ED"/>
    <w:rsid w:val="006656DF"/>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8058D"/>
    <w:rsid w:val="0068059B"/>
    <w:rsid w:val="0068118E"/>
    <w:rsid w:val="006812F8"/>
    <w:rsid w:val="006815CF"/>
    <w:rsid w:val="00681F9B"/>
    <w:rsid w:val="00682095"/>
    <w:rsid w:val="00682298"/>
    <w:rsid w:val="0068262B"/>
    <w:rsid w:val="00682764"/>
    <w:rsid w:val="006834CE"/>
    <w:rsid w:val="006840CC"/>
    <w:rsid w:val="00685250"/>
    <w:rsid w:val="00685695"/>
    <w:rsid w:val="006859FF"/>
    <w:rsid w:val="00686655"/>
    <w:rsid w:val="00686D4F"/>
    <w:rsid w:val="00687056"/>
    <w:rsid w:val="00687058"/>
    <w:rsid w:val="0068793D"/>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3BE2"/>
    <w:rsid w:val="006940BB"/>
    <w:rsid w:val="00694771"/>
    <w:rsid w:val="00694EBB"/>
    <w:rsid w:val="00694F53"/>
    <w:rsid w:val="006953E8"/>
    <w:rsid w:val="00695AC8"/>
    <w:rsid w:val="00695F3B"/>
    <w:rsid w:val="006960EF"/>
    <w:rsid w:val="00696381"/>
    <w:rsid w:val="006964E5"/>
    <w:rsid w:val="00697224"/>
    <w:rsid w:val="006A07E9"/>
    <w:rsid w:val="006A084D"/>
    <w:rsid w:val="006A12B0"/>
    <w:rsid w:val="006A1308"/>
    <w:rsid w:val="006A13DB"/>
    <w:rsid w:val="006A144C"/>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DD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190"/>
    <w:rsid w:val="006C33F2"/>
    <w:rsid w:val="006C34C0"/>
    <w:rsid w:val="006C3AD7"/>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6DE"/>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B36"/>
    <w:rsid w:val="006F5898"/>
    <w:rsid w:val="006F5DC5"/>
    <w:rsid w:val="006F6469"/>
    <w:rsid w:val="006F6AB5"/>
    <w:rsid w:val="006F7170"/>
    <w:rsid w:val="006F77A5"/>
    <w:rsid w:val="006F7C35"/>
    <w:rsid w:val="007001AE"/>
    <w:rsid w:val="00700263"/>
    <w:rsid w:val="0070038C"/>
    <w:rsid w:val="00700537"/>
    <w:rsid w:val="007005C2"/>
    <w:rsid w:val="007009E6"/>
    <w:rsid w:val="007018F3"/>
    <w:rsid w:val="00702285"/>
    <w:rsid w:val="007029AA"/>
    <w:rsid w:val="00702E43"/>
    <w:rsid w:val="00702EC3"/>
    <w:rsid w:val="0070324A"/>
    <w:rsid w:val="00703484"/>
    <w:rsid w:val="0070377D"/>
    <w:rsid w:val="00703A43"/>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13F"/>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96C"/>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8F2"/>
    <w:rsid w:val="00756DF1"/>
    <w:rsid w:val="00756FCC"/>
    <w:rsid w:val="0075750F"/>
    <w:rsid w:val="007576B9"/>
    <w:rsid w:val="00757789"/>
    <w:rsid w:val="00757E61"/>
    <w:rsid w:val="0076051B"/>
    <w:rsid w:val="00760D05"/>
    <w:rsid w:val="00760F31"/>
    <w:rsid w:val="0076197C"/>
    <w:rsid w:val="00761EFF"/>
    <w:rsid w:val="007625E2"/>
    <w:rsid w:val="00762D45"/>
    <w:rsid w:val="00763D32"/>
    <w:rsid w:val="00763E7F"/>
    <w:rsid w:val="007644DC"/>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F6F"/>
    <w:rsid w:val="00775007"/>
    <w:rsid w:val="0077541D"/>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B93"/>
    <w:rsid w:val="00787CBC"/>
    <w:rsid w:val="00787E41"/>
    <w:rsid w:val="00787F14"/>
    <w:rsid w:val="0079016C"/>
    <w:rsid w:val="007902E9"/>
    <w:rsid w:val="0079047F"/>
    <w:rsid w:val="0079056A"/>
    <w:rsid w:val="00790A04"/>
    <w:rsid w:val="007913EF"/>
    <w:rsid w:val="00791623"/>
    <w:rsid w:val="0079170F"/>
    <w:rsid w:val="00791CE3"/>
    <w:rsid w:val="00791F8D"/>
    <w:rsid w:val="00792019"/>
    <w:rsid w:val="00792165"/>
    <w:rsid w:val="00792256"/>
    <w:rsid w:val="00792876"/>
    <w:rsid w:val="00792AC9"/>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1D9"/>
    <w:rsid w:val="007975FD"/>
    <w:rsid w:val="00797686"/>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3FD9"/>
    <w:rsid w:val="007A4163"/>
    <w:rsid w:val="007A5541"/>
    <w:rsid w:val="007A5BE2"/>
    <w:rsid w:val="007A5E5B"/>
    <w:rsid w:val="007A5F30"/>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1B"/>
    <w:rsid w:val="007B605F"/>
    <w:rsid w:val="007B61CC"/>
    <w:rsid w:val="007B6432"/>
    <w:rsid w:val="007B66BD"/>
    <w:rsid w:val="007B6C37"/>
    <w:rsid w:val="007B6FCF"/>
    <w:rsid w:val="007B75DD"/>
    <w:rsid w:val="007B7889"/>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6A7"/>
    <w:rsid w:val="007D1C70"/>
    <w:rsid w:val="007D22FB"/>
    <w:rsid w:val="007D2CD9"/>
    <w:rsid w:val="007D3658"/>
    <w:rsid w:val="007D3C2D"/>
    <w:rsid w:val="007D46E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AB"/>
    <w:rsid w:val="007F238E"/>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6EB"/>
    <w:rsid w:val="008008D1"/>
    <w:rsid w:val="00800CB4"/>
    <w:rsid w:val="00801011"/>
    <w:rsid w:val="00801199"/>
    <w:rsid w:val="008013A1"/>
    <w:rsid w:val="0080145C"/>
    <w:rsid w:val="008026DA"/>
    <w:rsid w:val="0080320A"/>
    <w:rsid w:val="00803453"/>
    <w:rsid w:val="0080423A"/>
    <w:rsid w:val="0080446D"/>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07A5"/>
    <w:rsid w:val="0081102D"/>
    <w:rsid w:val="008113C6"/>
    <w:rsid w:val="008117F1"/>
    <w:rsid w:val="00811A31"/>
    <w:rsid w:val="00811BAA"/>
    <w:rsid w:val="00811E64"/>
    <w:rsid w:val="008127AE"/>
    <w:rsid w:val="00812B29"/>
    <w:rsid w:val="008131ED"/>
    <w:rsid w:val="00813B78"/>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01B"/>
    <w:rsid w:val="00824317"/>
    <w:rsid w:val="008245F6"/>
    <w:rsid w:val="00824E00"/>
    <w:rsid w:val="008253FA"/>
    <w:rsid w:val="00825422"/>
    <w:rsid w:val="008254CE"/>
    <w:rsid w:val="00825C30"/>
    <w:rsid w:val="008260DD"/>
    <w:rsid w:val="00827311"/>
    <w:rsid w:val="00827CBE"/>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4D0D"/>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A91"/>
    <w:rsid w:val="008464E5"/>
    <w:rsid w:val="00846B21"/>
    <w:rsid w:val="00846DD1"/>
    <w:rsid w:val="00847488"/>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265"/>
    <w:rsid w:val="008561B0"/>
    <w:rsid w:val="00856DED"/>
    <w:rsid w:val="00856F40"/>
    <w:rsid w:val="0085734E"/>
    <w:rsid w:val="00857B33"/>
    <w:rsid w:val="00857FB7"/>
    <w:rsid w:val="00860B4A"/>
    <w:rsid w:val="00860C60"/>
    <w:rsid w:val="00862D21"/>
    <w:rsid w:val="00863233"/>
    <w:rsid w:val="00863963"/>
    <w:rsid w:val="00863BE0"/>
    <w:rsid w:val="00864AAF"/>
    <w:rsid w:val="00864B3C"/>
    <w:rsid w:val="008651FD"/>
    <w:rsid w:val="00865C6D"/>
    <w:rsid w:val="008669FE"/>
    <w:rsid w:val="00870988"/>
    <w:rsid w:val="008717B2"/>
    <w:rsid w:val="0087244E"/>
    <w:rsid w:val="008726B6"/>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9C7"/>
    <w:rsid w:val="00885A35"/>
    <w:rsid w:val="00885A93"/>
    <w:rsid w:val="00885E3A"/>
    <w:rsid w:val="00886673"/>
    <w:rsid w:val="00886693"/>
    <w:rsid w:val="00886969"/>
    <w:rsid w:val="00886BC4"/>
    <w:rsid w:val="00886CD9"/>
    <w:rsid w:val="00887602"/>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443F"/>
    <w:rsid w:val="008A46A0"/>
    <w:rsid w:val="008A4C1E"/>
    <w:rsid w:val="008A52DF"/>
    <w:rsid w:val="008A5AF3"/>
    <w:rsid w:val="008A5B17"/>
    <w:rsid w:val="008A60F3"/>
    <w:rsid w:val="008A659A"/>
    <w:rsid w:val="008A73E8"/>
    <w:rsid w:val="008A74C9"/>
    <w:rsid w:val="008A75AC"/>
    <w:rsid w:val="008B0010"/>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05B7"/>
    <w:rsid w:val="008C12B7"/>
    <w:rsid w:val="008C1B54"/>
    <w:rsid w:val="008C1F54"/>
    <w:rsid w:val="008C20BF"/>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832"/>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181C"/>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67"/>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573"/>
    <w:rsid w:val="0091597B"/>
    <w:rsid w:val="00915ECD"/>
    <w:rsid w:val="009163BB"/>
    <w:rsid w:val="00916799"/>
    <w:rsid w:val="00916DC5"/>
    <w:rsid w:val="00916F8E"/>
    <w:rsid w:val="00920D15"/>
    <w:rsid w:val="00920E23"/>
    <w:rsid w:val="0092162F"/>
    <w:rsid w:val="00921764"/>
    <w:rsid w:val="009219C9"/>
    <w:rsid w:val="00921F50"/>
    <w:rsid w:val="0092244C"/>
    <w:rsid w:val="009226E1"/>
    <w:rsid w:val="009235C1"/>
    <w:rsid w:val="0092374B"/>
    <w:rsid w:val="0092379C"/>
    <w:rsid w:val="00923A06"/>
    <w:rsid w:val="00923DF6"/>
    <w:rsid w:val="00924607"/>
    <w:rsid w:val="00924FF7"/>
    <w:rsid w:val="0092517A"/>
    <w:rsid w:val="0092542D"/>
    <w:rsid w:val="0092637E"/>
    <w:rsid w:val="00926A77"/>
    <w:rsid w:val="00926A90"/>
    <w:rsid w:val="00926DE5"/>
    <w:rsid w:val="00926FE1"/>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25"/>
    <w:rsid w:val="0094003E"/>
    <w:rsid w:val="00940362"/>
    <w:rsid w:val="00940F01"/>
    <w:rsid w:val="00941214"/>
    <w:rsid w:val="0094130A"/>
    <w:rsid w:val="009416E9"/>
    <w:rsid w:val="00941A84"/>
    <w:rsid w:val="00941DF1"/>
    <w:rsid w:val="009420C8"/>
    <w:rsid w:val="009421B0"/>
    <w:rsid w:val="00942392"/>
    <w:rsid w:val="009434A3"/>
    <w:rsid w:val="00943816"/>
    <w:rsid w:val="00943B23"/>
    <w:rsid w:val="00943C8B"/>
    <w:rsid w:val="00943CE3"/>
    <w:rsid w:val="00943E5E"/>
    <w:rsid w:val="00943EC5"/>
    <w:rsid w:val="009440DA"/>
    <w:rsid w:val="00944572"/>
    <w:rsid w:val="00944E61"/>
    <w:rsid w:val="00945168"/>
    <w:rsid w:val="00945793"/>
    <w:rsid w:val="00946259"/>
    <w:rsid w:val="00946315"/>
    <w:rsid w:val="009467DC"/>
    <w:rsid w:val="0094761A"/>
    <w:rsid w:val="00947F59"/>
    <w:rsid w:val="00950272"/>
    <w:rsid w:val="00950553"/>
    <w:rsid w:val="009505A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8E4"/>
    <w:rsid w:val="00961DED"/>
    <w:rsid w:val="00961FF5"/>
    <w:rsid w:val="00962566"/>
    <w:rsid w:val="00962E43"/>
    <w:rsid w:val="00963B1C"/>
    <w:rsid w:val="00964211"/>
    <w:rsid w:val="00964CAA"/>
    <w:rsid w:val="00965EAD"/>
    <w:rsid w:val="00966853"/>
    <w:rsid w:val="009673C2"/>
    <w:rsid w:val="00967EF4"/>
    <w:rsid w:val="00970373"/>
    <w:rsid w:val="0097041E"/>
    <w:rsid w:val="009705F5"/>
    <w:rsid w:val="00970B4D"/>
    <w:rsid w:val="009711C1"/>
    <w:rsid w:val="00971502"/>
    <w:rsid w:val="009718D1"/>
    <w:rsid w:val="009719E3"/>
    <w:rsid w:val="00971B0A"/>
    <w:rsid w:val="00971CF8"/>
    <w:rsid w:val="009723FD"/>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6E83"/>
    <w:rsid w:val="0098720F"/>
    <w:rsid w:val="009873D9"/>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504"/>
    <w:rsid w:val="009A22C3"/>
    <w:rsid w:val="009A2557"/>
    <w:rsid w:val="009A25B1"/>
    <w:rsid w:val="009A2B39"/>
    <w:rsid w:val="009A2D00"/>
    <w:rsid w:val="009A3DE1"/>
    <w:rsid w:val="009A41C7"/>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79"/>
    <w:rsid w:val="009B1ED9"/>
    <w:rsid w:val="009B218E"/>
    <w:rsid w:val="009B2A45"/>
    <w:rsid w:val="009B2CCD"/>
    <w:rsid w:val="009B2D93"/>
    <w:rsid w:val="009B32FE"/>
    <w:rsid w:val="009B3B7F"/>
    <w:rsid w:val="009B3F4A"/>
    <w:rsid w:val="009B435D"/>
    <w:rsid w:val="009B4544"/>
    <w:rsid w:val="009B47FD"/>
    <w:rsid w:val="009B4C00"/>
    <w:rsid w:val="009B5470"/>
    <w:rsid w:val="009B6123"/>
    <w:rsid w:val="009B6229"/>
    <w:rsid w:val="009B6667"/>
    <w:rsid w:val="009B6737"/>
    <w:rsid w:val="009B6D00"/>
    <w:rsid w:val="009B6EEC"/>
    <w:rsid w:val="009B75FB"/>
    <w:rsid w:val="009B773A"/>
    <w:rsid w:val="009C027C"/>
    <w:rsid w:val="009C0469"/>
    <w:rsid w:val="009C054C"/>
    <w:rsid w:val="009C0609"/>
    <w:rsid w:val="009C07D8"/>
    <w:rsid w:val="009C0E41"/>
    <w:rsid w:val="009C1870"/>
    <w:rsid w:val="009C1C67"/>
    <w:rsid w:val="009C288B"/>
    <w:rsid w:val="009C2DDD"/>
    <w:rsid w:val="009C2E62"/>
    <w:rsid w:val="009C34C9"/>
    <w:rsid w:val="009C379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571"/>
    <w:rsid w:val="009D286F"/>
    <w:rsid w:val="009D2A51"/>
    <w:rsid w:val="009D31CE"/>
    <w:rsid w:val="009D32ED"/>
    <w:rsid w:val="009D34C9"/>
    <w:rsid w:val="009D3642"/>
    <w:rsid w:val="009D483F"/>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261E"/>
    <w:rsid w:val="009E31E7"/>
    <w:rsid w:val="009E385C"/>
    <w:rsid w:val="009E3CD0"/>
    <w:rsid w:val="009E430E"/>
    <w:rsid w:val="009E43AD"/>
    <w:rsid w:val="009E460C"/>
    <w:rsid w:val="009E5042"/>
    <w:rsid w:val="009E5093"/>
    <w:rsid w:val="009E54DA"/>
    <w:rsid w:val="009E55F4"/>
    <w:rsid w:val="009E5A8E"/>
    <w:rsid w:val="009E5AE0"/>
    <w:rsid w:val="009E5BAA"/>
    <w:rsid w:val="009E5C47"/>
    <w:rsid w:val="009E60F6"/>
    <w:rsid w:val="009E617E"/>
    <w:rsid w:val="009E6DAC"/>
    <w:rsid w:val="009E6E1C"/>
    <w:rsid w:val="009E7E7F"/>
    <w:rsid w:val="009F0EBC"/>
    <w:rsid w:val="009F1C1B"/>
    <w:rsid w:val="009F1C32"/>
    <w:rsid w:val="009F1D92"/>
    <w:rsid w:val="009F23A4"/>
    <w:rsid w:val="009F25EF"/>
    <w:rsid w:val="009F2840"/>
    <w:rsid w:val="009F28B2"/>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8B"/>
    <w:rsid w:val="00A02ED6"/>
    <w:rsid w:val="00A03145"/>
    <w:rsid w:val="00A03581"/>
    <w:rsid w:val="00A044C3"/>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959"/>
    <w:rsid w:val="00A142A4"/>
    <w:rsid w:val="00A146FA"/>
    <w:rsid w:val="00A148CB"/>
    <w:rsid w:val="00A14BA5"/>
    <w:rsid w:val="00A15355"/>
    <w:rsid w:val="00A1574F"/>
    <w:rsid w:val="00A15C70"/>
    <w:rsid w:val="00A1603D"/>
    <w:rsid w:val="00A167BE"/>
    <w:rsid w:val="00A16CB8"/>
    <w:rsid w:val="00A17836"/>
    <w:rsid w:val="00A17D67"/>
    <w:rsid w:val="00A21596"/>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2CC4"/>
    <w:rsid w:val="00A33A22"/>
    <w:rsid w:val="00A33AA6"/>
    <w:rsid w:val="00A34239"/>
    <w:rsid w:val="00A34927"/>
    <w:rsid w:val="00A34971"/>
    <w:rsid w:val="00A34BB5"/>
    <w:rsid w:val="00A353DD"/>
    <w:rsid w:val="00A35A6C"/>
    <w:rsid w:val="00A35D34"/>
    <w:rsid w:val="00A36168"/>
    <w:rsid w:val="00A361D2"/>
    <w:rsid w:val="00A3630B"/>
    <w:rsid w:val="00A372B3"/>
    <w:rsid w:val="00A37501"/>
    <w:rsid w:val="00A3771A"/>
    <w:rsid w:val="00A379D3"/>
    <w:rsid w:val="00A37CFB"/>
    <w:rsid w:val="00A37E63"/>
    <w:rsid w:val="00A37EAB"/>
    <w:rsid w:val="00A4063D"/>
    <w:rsid w:val="00A40C03"/>
    <w:rsid w:val="00A41CC2"/>
    <w:rsid w:val="00A421D0"/>
    <w:rsid w:val="00A422F3"/>
    <w:rsid w:val="00A42C4E"/>
    <w:rsid w:val="00A42E83"/>
    <w:rsid w:val="00A449A4"/>
    <w:rsid w:val="00A4577A"/>
    <w:rsid w:val="00A45BC5"/>
    <w:rsid w:val="00A45C69"/>
    <w:rsid w:val="00A45D22"/>
    <w:rsid w:val="00A460BA"/>
    <w:rsid w:val="00A46198"/>
    <w:rsid w:val="00A47107"/>
    <w:rsid w:val="00A47908"/>
    <w:rsid w:val="00A47DB1"/>
    <w:rsid w:val="00A47F0A"/>
    <w:rsid w:val="00A517EF"/>
    <w:rsid w:val="00A51DCB"/>
    <w:rsid w:val="00A5268C"/>
    <w:rsid w:val="00A52B8B"/>
    <w:rsid w:val="00A52CAD"/>
    <w:rsid w:val="00A52DDE"/>
    <w:rsid w:val="00A53D14"/>
    <w:rsid w:val="00A53F81"/>
    <w:rsid w:val="00A54101"/>
    <w:rsid w:val="00A541D5"/>
    <w:rsid w:val="00A541D6"/>
    <w:rsid w:val="00A547DE"/>
    <w:rsid w:val="00A549C2"/>
    <w:rsid w:val="00A557E1"/>
    <w:rsid w:val="00A5584F"/>
    <w:rsid w:val="00A55D21"/>
    <w:rsid w:val="00A560EE"/>
    <w:rsid w:val="00A56496"/>
    <w:rsid w:val="00A564DD"/>
    <w:rsid w:val="00A56D21"/>
    <w:rsid w:val="00A579EA"/>
    <w:rsid w:val="00A57AD8"/>
    <w:rsid w:val="00A57D4D"/>
    <w:rsid w:val="00A57F4F"/>
    <w:rsid w:val="00A60DF0"/>
    <w:rsid w:val="00A6123E"/>
    <w:rsid w:val="00A6138F"/>
    <w:rsid w:val="00A6167C"/>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951"/>
    <w:rsid w:val="00A73E0A"/>
    <w:rsid w:val="00A744B1"/>
    <w:rsid w:val="00A74555"/>
    <w:rsid w:val="00A74790"/>
    <w:rsid w:val="00A74A2B"/>
    <w:rsid w:val="00A754FD"/>
    <w:rsid w:val="00A75560"/>
    <w:rsid w:val="00A755E2"/>
    <w:rsid w:val="00A75C60"/>
    <w:rsid w:val="00A76123"/>
    <w:rsid w:val="00A764EA"/>
    <w:rsid w:val="00A76D32"/>
    <w:rsid w:val="00A770F1"/>
    <w:rsid w:val="00A777F2"/>
    <w:rsid w:val="00A77ADF"/>
    <w:rsid w:val="00A77CCB"/>
    <w:rsid w:val="00A77E51"/>
    <w:rsid w:val="00A80453"/>
    <w:rsid w:val="00A80B6B"/>
    <w:rsid w:val="00A80DC0"/>
    <w:rsid w:val="00A811D8"/>
    <w:rsid w:val="00A812C2"/>
    <w:rsid w:val="00A81638"/>
    <w:rsid w:val="00A81A20"/>
    <w:rsid w:val="00A82989"/>
    <w:rsid w:val="00A82D5A"/>
    <w:rsid w:val="00A82DFA"/>
    <w:rsid w:val="00A82E05"/>
    <w:rsid w:val="00A8315B"/>
    <w:rsid w:val="00A83717"/>
    <w:rsid w:val="00A83EEB"/>
    <w:rsid w:val="00A84999"/>
    <w:rsid w:val="00A84BEC"/>
    <w:rsid w:val="00A84F20"/>
    <w:rsid w:val="00A852F4"/>
    <w:rsid w:val="00A857B5"/>
    <w:rsid w:val="00A85DEA"/>
    <w:rsid w:val="00A85F91"/>
    <w:rsid w:val="00A8730F"/>
    <w:rsid w:val="00A879F2"/>
    <w:rsid w:val="00A87C63"/>
    <w:rsid w:val="00A902F3"/>
    <w:rsid w:val="00A905F6"/>
    <w:rsid w:val="00A906D3"/>
    <w:rsid w:val="00A90C0D"/>
    <w:rsid w:val="00A90EA6"/>
    <w:rsid w:val="00A91679"/>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9756A"/>
    <w:rsid w:val="00A97EB3"/>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4FB4"/>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0C33"/>
    <w:rsid w:val="00AC18EA"/>
    <w:rsid w:val="00AC19F5"/>
    <w:rsid w:val="00AC1F38"/>
    <w:rsid w:val="00AC201E"/>
    <w:rsid w:val="00AC2AA6"/>
    <w:rsid w:val="00AC3897"/>
    <w:rsid w:val="00AC3983"/>
    <w:rsid w:val="00AC3CAC"/>
    <w:rsid w:val="00AC42A0"/>
    <w:rsid w:val="00AC446E"/>
    <w:rsid w:val="00AC5919"/>
    <w:rsid w:val="00AC5C30"/>
    <w:rsid w:val="00AC5CDE"/>
    <w:rsid w:val="00AC60C8"/>
    <w:rsid w:val="00AC62F6"/>
    <w:rsid w:val="00AC708B"/>
    <w:rsid w:val="00AC733E"/>
    <w:rsid w:val="00AC790F"/>
    <w:rsid w:val="00AC7C7A"/>
    <w:rsid w:val="00AD056D"/>
    <w:rsid w:val="00AD065C"/>
    <w:rsid w:val="00AD0A69"/>
    <w:rsid w:val="00AD0E75"/>
    <w:rsid w:val="00AD1B10"/>
    <w:rsid w:val="00AD20AD"/>
    <w:rsid w:val="00AD2CA5"/>
    <w:rsid w:val="00AD307A"/>
    <w:rsid w:val="00AD326A"/>
    <w:rsid w:val="00AD3CC2"/>
    <w:rsid w:val="00AD3E3F"/>
    <w:rsid w:val="00AD4335"/>
    <w:rsid w:val="00AD4576"/>
    <w:rsid w:val="00AD51A9"/>
    <w:rsid w:val="00AD5518"/>
    <w:rsid w:val="00AD5B3C"/>
    <w:rsid w:val="00AD6423"/>
    <w:rsid w:val="00AD6B33"/>
    <w:rsid w:val="00AD6B8C"/>
    <w:rsid w:val="00AD73C1"/>
    <w:rsid w:val="00AD7842"/>
    <w:rsid w:val="00AD7937"/>
    <w:rsid w:val="00AD7D8B"/>
    <w:rsid w:val="00AE017F"/>
    <w:rsid w:val="00AE0DB0"/>
    <w:rsid w:val="00AE117F"/>
    <w:rsid w:val="00AE1BBD"/>
    <w:rsid w:val="00AE1BC3"/>
    <w:rsid w:val="00AE236D"/>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7F8"/>
    <w:rsid w:val="00AF080C"/>
    <w:rsid w:val="00AF0A12"/>
    <w:rsid w:val="00AF0C73"/>
    <w:rsid w:val="00AF11C9"/>
    <w:rsid w:val="00AF175B"/>
    <w:rsid w:val="00AF1A77"/>
    <w:rsid w:val="00AF207C"/>
    <w:rsid w:val="00AF242C"/>
    <w:rsid w:val="00AF28D1"/>
    <w:rsid w:val="00AF290D"/>
    <w:rsid w:val="00AF2933"/>
    <w:rsid w:val="00AF2DFE"/>
    <w:rsid w:val="00AF33A5"/>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0A9"/>
    <w:rsid w:val="00AF73F1"/>
    <w:rsid w:val="00AF7A0F"/>
    <w:rsid w:val="00B00129"/>
    <w:rsid w:val="00B0069C"/>
    <w:rsid w:val="00B00730"/>
    <w:rsid w:val="00B0079A"/>
    <w:rsid w:val="00B00872"/>
    <w:rsid w:val="00B00A38"/>
    <w:rsid w:val="00B01685"/>
    <w:rsid w:val="00B0267E"/>
    <w:rsid w:val="00B02EAC"/>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29D1"/>
    <w:rsid w:val="00B131CA"/>
    <w:rsid w:val="00B13300"/>
    <w:rsid w:val="00B134A9"/>
    <w:rsid w:val="00B13C11"/>
    <w:rsid w:val="00B13F49"/>
    <w:rsid w:val="00B1404F"/>
    <w:rsid w:val="00B14295"/>
    <w:rsid w:val="00B144E9"/>
    <w:rsid w:val="00B14B66"/>
    <w:rsid w:val="00B15EE5"/>
    <w:rsid w:val="00B16EB8"/>
    <w:rsid w:val="00B16FE3"/>
    <w:rsid w:val="00B1705C"/>
    <w:rsid w:val="00B171C4"/>
    <w:rsid w:val="00B177DD"/>
    <w:rsid w:val="00B20443"/>
    <w:rsid w:val="00B20B62"/>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0EE5"/>
    <w:rsid w:val="00B31509"/>
    <w:rsid w:val="00B31886"/>
    <w:rsid w:val="00B31916"/>
    <w:rsid w:val="00B32236"/>
    <w:rsid w:val="00B33522"/>
    <w:rsid w:val="00B34481"/>
    <w:rsid w:val="00B34509"/>
    <w:rsid w:val="00B345DF"/>
    <w:rsid w:val="00B35702"/>
    <w:rsid w:val="00B35828"/>
    <w:rsid w:val="00B37221"/>
    <w:rsid w:val="00B3741F"/>
    <w:rsid w:val="00B37439"/>
    <w:rsid w:val="00B37684"/>
    <w:rsid w:val="00B378C7"/>
    <w:rsid w:val="00B37EDB"/>
    <w:rsid w:val="00B402C9"/>
    <w:rsid w:val="00B40A50"/>
    <w:rsid w:val="00B40E28"/>
    <w:rsid w:val="00B40F99"/>
    <w:rsid w:val="00B4105A"/>
    <w:rsid w:val="00B413BC"/>
    <w:rsid w:val="00B416F0"/>
    <w:rsid w:val="00B41800"/>
    <w:rsid w:val="00B418ED"/>
    <w:rsid w:val="00B41A81"/>
    <w:rsid w:val="00B41F75"/>
    <w:rsid w:val="00B420A4"/>
    <w:rsid w:val="00B42867"/>
    <w:rsid w:val="00B42AA9"/>
    <w:rsid w:val="00B4352E"/>
    <w:rsid w:val="00B43C96"/>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6F"/>
    <w:rsid w:val="00B51CE5"/>
    <w:rsid w:val="00B51D56"/>
    <w:rsid w:val="00B523D4"/>
    <w:rsid w:val="00B52990"/>
    <w:rsid w:val="00B52A7D"/>
    <w:rsid w:val="00B532A6"/>
    <w:rsid w:val="00B535AC"/>
    <w:rsid w:val="00B53E5D"/>
    <w:rsid w:val="00B54547"/>
    <w:rsid w:val="00B54576"/>
    <w:rsid w:val="00B5499F"/>
    <w:rsid w:val="00B54AED"/>
    <w:rsid w:val="00B54EBF"/>
    <w:rsid w:val="00B551F5"/>
    <w:rsid w:val="00B557E7"/>
    <w:rsid w:val="00B561C7"/>
    <w:rsid w:val="00B56A71"/>
    <w:rsid w:val="00B5750D"/>
    <w:rsid w:val="00B57AD6"/>
    <w:rsid w:val="00B57E31"/>
    <w:rsid w:val="00B60304"/>
    <w:rsid w:val="00B60432"/>
    <w:rsid w:val="00B60568"/>
    <w:rsid w:val="00B60995"/>
    <w:rsid w:val="00B614C6"/>
    <w:rsid w:val="00B61AD4"/>
    <w:rsid w:val="00B61AE2"/>
    <w:rsid w:val="00B61B19"/>
    <w:rsid w:val="00B61C51"/>
    <w:rsid w:val="00B6249D"/>
    <w:rsid w:val="00B63FC6"/>
    <w:rsid w:val="00B6444B"/>
    <w:rsid w:val="00B64D0A"/>
    <w:rsid w:val="00B651E6"/>
    <w:rsid w:val="00B6543F"/>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282"/>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D86"/>
    <w:rsid w:val="00B90EDB"/>
    <w:rsid w:val="00B90F1C"/>
    <w:rsid w:val="00B91386"/>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B49"/>
    <w:rsid w:val="00BA6FE1"/>
    <w:rsid w:val="00BA7246"/>
    <w:rsid w:val="00BA7F0D"/>
    <w:rsid w:val="00BB0856"/>
    <w:rsid w:val="00BB1045"/>
    <w:rsid w:val="00BB134C"/>
    <w:rsid w:val="00BB140D"/>
    <w:rsid w:val="00BB167C"/>
    <w:rsid w:val="00BB1B21"/>
    <w:rsid w:val="00BB2282"/>
    <w:rsid w:val="00BB2359"/>
    <w:rsid w:val="00BB2580"/>
    <w:rsid w:val="00BB28EE"/>
    <w:rsid w:val="00BB2B9E"/>
    <w:rsid w:val="00BB2DCE"/>
    <w:rsid w:val="00BB3336"/>
    <w:rsid w:val="00BB48BA"/>
    <w:rsid w:val="00BB4B02"/>
    <w:rsid w:val="00BB5075"/>
    <w:rsid w:val="00BB5D7D"/>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64C"/>
    <w:rsid w:val="00BC4907"/>
    <w:rsid w:val="00BC4EF7"/>
    <w:rsid w:val="00BC64F6"/>
    <w:rsid w:val="00BC6531"/>
    <w:rsid w:val="00BC6B9C"/>
    <w:rsid w:val="00BC6E33"/>
    <w:rsid w:val="00BD05A8"/>
    <w:rsid w:val="00BD0ED2"/>
    <w:rsid w:val="00BD0EF5"/>
    <w:rsid w:val="00BD0F0E"/>
    <w:rsid w:val="00BD1344"/>
    <w:rsid w:val="00BD14A3"/>
    <w:rsid w:val="00BD2122"/>
    <w:rsid w:val="00BD24C9"/>
    <w:rsid w:val="00BD2E40"/>
    <w:rsid w:val="00BD3861"/>
    <w:rsid w:val="00BD3A3D"/>
    <w:rsid w:val="00BD3C3B"/>
    <w:rsid w:val="00BD431B"/>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48D5"/>
    <w:rsid w:val="00BE5C5C"/>
    <w:rsid w:val="00BE5E0F"/>
    <w:rsid w:val="00BE6BE8"/>
    <w:rsid w:val="00BE7386"/>
    <w:rsid w:val="00BE7811"/>
    <w:rsid w:val="00BF0769"/>
    <w:rsid w:val="00BF1E71"/>
    <w:rsid w:val="00BF1F18"/>
    <w:rsid w:val="00BF2241"/>
    <w:rsid w:val="00BF3763"/>
    <w:rsid w:val="00BF3C2F"/>
    <w:rsid w:val="00BF4421"/>
    <w:rsid w:val="00BF491F"/>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2A89"/>
    <w:rsid w:val="00C03EFC"/>
    <w:rsid w:val="00C03FE3"/>
    <w:rsid w:val="00C041A1"/>
    <w:rsid w:val="00C0484D"/>
    <w:rsid w:val="00C04D9B"/>
    <w:rsid w:val="00C04FD4"/>
    <w:rsid w:val="00C050B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6E5D"/>
    <w:rsid w:val="00C16F9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5D5"/>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362B"/>
    <w:rsid w:val="00C34235"/>
    <w:rsid w:val="00C34321"/>
    <w:rsid w:val="00C347EF"/>
    <w:rsid w:val="00C34F90"/>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D20"/>
    <w:rsid w:val="00C45431"/>
    <w:rsid w:val="00C45952"/>
    <w:rsid w:val="00C45B93"/>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4DC6"/>
    <w:rsid w:val="00C55184"/>
    <w:rsid w:val="00C55269"/>
    <w:rsid w:val="00C559FD"/>
    <w:rsid w:val="00C55DB6"/>
    <w:rsid w:val="00C55F89"/>
    <w:rsid w:val="00C5603A"/>
    <w:rsid w:val="00C56833"/>
    <w:rsid w:val="00C56E53"/>
    <w:rsid w:val="00C57308"/>
    <w:rsid w:val="00C57470"/>
    <w:rsid w:val="00C576AE"/>
    <w:rsid w:val="00C579A5"/>
    <w:rsid w:val="00C57E9A"/>
    <w:rsid w:val="00C6009E"/>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2DF"/>
    <w:rsid w:val="00C677F7"/>
    <w:rsid w:val="00C6783B"/>
    <w:rsid w:val="00C67F32"/>
    <w:rsid w:val="00C67FD1"/>
    <w:rsid w:val="00C701AD"/>
    <w:rsid w:val="00C701B9"/>
    <w:rsid w:val="00C70734"/>
    <w:rsid w:val="00C70C0D"/>
    <w:rsid w:val="00C71BDC"/>
    <w:rsid w:val="00C71C7C"/>
    <w:rsid w:val="00C721AE"/>
    <w:rsid w:val="00C723B8"/>
    <w:rsid w:val="00C72B3C"/>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282"/>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4F99"/>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72D"/>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A1B"/>
    <w:rsid w:val="00CB4C82"/>
    <w:rsid w:val="00CB4EA2"/>
    <w:rsid w:val="00CB531D"/>
    <w:rsid w:val="00CB5557"/>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1CA"/>
    <w:rsid w:val="00CC5CE1"/>
    <w:rsid w:val="00CC5E65"/>
    <w:rsid w:val="00CC62AB"/>
    <w:rsid w:val="00CC6CD5"/>
    <w:rsid w:val="00CC72C1"/>
    <w:rsid w:val="00CC7660"/>
    <w:rsid w:val="00CD0435"/>
    <w:rsid w:val="00CD0867"/>
    <w:rsid w:val="00CD0BC9"/>
    <w:rsid w:val="00CD146F"/>
    <w:rsid w:val="00CD1E18"/>
    <w:rsid w:val="00CD1F5A"/>
    <w:rsid w:val="00CD1FC7"/>
    <w:rsid w:val="00CD2198"/>
    <w:rsid w:val="00CD230E"/>
    <w:rsid w:val="00CD26A6"/>
    <w:rsid w:val="00CD285E"/>
    <w:rsid w:val="00CD2B07"/>
    <w:rsid w:val="00CD36F5"/>
    <w:rsid w:val="00CD3D78"/>
    <w:rsid w:val="00CD43D9"/>
    <w:rsid w:val="00CD444A"/>
    <w:rsid w:val="00CD4BD5"/>
    <w:rsid w:val="00CD56AE"/>
    <w:rsid w:val="00CD5B3E"/>
    <w:rsid w:val="00CD6085"/>
    <w:rsid w:val="00CD684D"/>
    <w:rsid w:val="00CD6C1C"/>
    <w:rsid w:val="00CD6C4E"/>
    <w:rsid w:val="00CD7075"/>
    <w:rsid w:val="00CD79D9"/>
    <w:rsid w:val="00CE04FC"/>
    <w:rsid w:val="00CE089D"/>
    <w:rsid w:val="00CE0BE2"/>
    <w:rsid w:val="00CE0EFC"/>
    <w:rsid w:val="00CE1400"/>
    <w:rsid w:val="00CE19B0"/>
    <w:rsid w:val="00CE1D65"/>
    <w:rsid w:val="00CE1FA4"/>
    <w:rsid w:val="00CE2880"/>
    <w:rsid w:val="00CE317D"/>
    <w:rsid w:val="00CE3E8B"/>
    <w:rsid w:val="00CE4455"/>
    <w:rsid w:val="00CE5127"/>
    <w:rsid w:val="00CE5275"/>
    <w:rsid w:val="00CE5599"/>
    <w:rsid w:val="00CE5854"/>
    <w:rsid w:val="00CE5A1D"/>
    <w:rsid w:val="00CE5C95"/>
    <w:rsid w:val="00CE603C"/>
    <w:rsid w:val="00CE65D3"/>
    <w:rsid w:val="00CE65DB"/>
    <w:rsid w:val="00CE6D8D"/>
    <w:rsid w:val="00CE74FB"/>
    <w:rsid w:val="00CE7E52"/>
    <w:rsid w:val="00CE7E70"/>
    <w:rsid w:val="00CF0343"/>
    <w:rsid w:val="00CF08EE"/>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8F0"/>
    <w:rsid w:val="00D02F12"/>
    <w:rsid w:val="00D0369A"/>
    <w:rsid w:val="00D03B59"/>
    <w:rsid w:val="00D03BBC"/>
    <w:rsid w:val="00D03F39"/>
    <w:rsid w:val="00D03F86"/>
    <w:rsid w:val="00D0429F"/>
    <w:rsid w:val="00D04858"/>
    <w:rsid w:val="00D06632"/>
    <w:rsid w:val="00D0674B"/>
    <w:rsid w:val="00D06CDC"/>
    <w:rsid w:val="00D06FAD"/>
    <w:rsid w:val="00D0707D"/>
    <w:rsid w:val="00D071D8"/>
    <w:rsid w:val="00D07622"/>
    <w:rsid w:val="00D076BA"/>
    <w:rsid w:val="00D079FA"/>
    <w:rsid w:val="00D07B04"/>
    <w:rsid w:val="00D07EBE"/>
    <w:rsid w:val="00D105A3"/>
    <w:rsid w:val="00D10852"/>
    <w:rsid w:val="00D10D64"/>
    <w:rsid w:val="00D10EF7"/>
    <w:rsid w:val="00D1123F"/>
    <w:rsid w:val="00D114F8"/>
    <w:rsid w:val="00D11584"/>
    <w:rsid w:val="00D11856"/>
    <w:rsid w:val="00D11C1A"/>
    <w:rsid w:val="00D11C98"/>
    <w:rsid w:val="00D1243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187"/>
    <w:rsid w:val="00D16350"/>
    <w:rsid w:val="00D1683C"/>
    <w:rsid w:val="00D16C6A"/>
    <w:rsid w:val="00D16DEA"/>
    <w:rsid w:val="00D17039"/>
    <w:rsid w:val="00D17520"/>
    <w:rsid w:val="00D175EC"/>
    <w:rsid w:val="00D20034"/>
    <w:rsid w:val="00D20B89"/>
    <w:rsid w:val="00D20EC2"/>
    <w:rsid w:val="00D210A7"/>
    <w:rsid w:val="00D21391"/>
    <w:rsid w:val="00D21587"/>
    <w:rsid w:val="00D21785"/>
    <w:rsid w:val="00D21ADD"/>
    <w:rsid w:val="00D220A9"/>
    <w:rsid w:val="00D22E26"/>
    <w:rsid w:val="00D23AB8"/>
    <w:rsid w:val="00D23D9A"/>
    <w:rsid w:val="00D2454D"/>
    <w:rsid w:val="00D24861"/>
    <w:rsid w:val="00D2529E"/>
    <w:rsid w:val="00D26682"/>
    <w:rsid w:val="00D26E9D"/>
    <w:rsid w:val="00D2727A"/>
    <w:rsid w:val="00D2794C"/>
    <w:rsid w:val="00D27FA6"/>
    <w:rsid w:val="00D30375"/>
    <w:rsid w:val="00D314D4"/>
    <w:rsid w:val="00D318E5"/>
    <w:rsid w:val="00D3208D"/>
    <w:rsid w:val="00D3247F"/>
    <w:rsid w:val="00D33A40"/>
    <w:rsid w:val="00D3420A"/>
    <w:rsid w:val="00D34F3A"/>
    <w:rsid w:val="00D3513E"/>
    <w:rsid w:val="00D35AFC"/>
    <w:rsid w:val="00D35B3D"/>
    <w:rsid w:val="00D35E45"/>
    <w:rsid w:val="00D3699F"/>
    <w:rsid w:val="00D369A3"/>
    <w:rsid w:val="00D369F4"/>
    <w:rsid w:val="00D36BB1"/>
    <w:rsid w:val="00D37B09"/>
    <w:rsid w:val="00D40943"/>
    <w:rsid w:val="00D40A23"/>
    <w:rsid w:val="00D40B4C"/>
    <w:rsid w:val="00D40FA2"/>
    <w:rsid w:val="00D40FCB"/>
    <w:rsid w:val="00D4111E"/>
    <w:rsid w:val="00D415F0"/>
    <w:rsid w:val="00D416A4"/>
    <w:rsid w:val="00D41C55"/>
    <w:rsid w:val="00D420F7"/>
    <w:rsid w:val="00D421F5"/>
    <w:rsid w:val="00D42541"/>
    <w:rsid w:val="00D42AB9"/>
    <w:rsid w:val="00D42CA0"/>
    <w:rsid w:val="00D4306C"/>
    <w:rsid w:val="00D43454"/>
    <w:rsid w:val="00D43733"/>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264"/>
    <w:rsid w:val="00D514FE"/>
    <w:rsid w:val="00D5162B"/>
    <w:rsid w:val="00D516AC"/>
    <w:rsid w:val="00D5193D"/>
    <w:rsid w:val="00D5222A"/>
    <w:rsid w:val="00D52862"/>
    <w:rsid w:val="00D52E46"/>
    <w:rsid w:val="00D532D7"/>
    <w:rsid w:val="00D53444"/>
    <w:rsid w:val="00D550FE"/>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160"/>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538"/>
    <w:rsid w:val="00D776F5"/>
    <w:rsid w:val="00D777D1"/>
    <w:rsid w:val="00D77A7F"/>
    <w:rsid w:val="00D80196"/>
    <w:rsid w:val="00D80242"/>
    <w:rsid w:val="00D8079C"/>
    <w:rsid w:val="00D80F7E"/>
    <w:rsid w:val="00D8130E"/>
    <w:rsid w:val="00D81B5E"/>
    <w:rsid w:val="00D81C65"/>
    <w:rsid w:val="00D82084"/>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1489"/>
    <w:rsid w:val="00D917F5"/>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64FC"/>
    <w:rsid w:val="00D96519"/>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D9A"/>
    <w:rsid w:val="00DA5FA1"/>
    <w:rsid w:val="00DA6291"/>
    <w:rsid w:val="00DA6AAA"/>
    <w:rsid w:val="00DA6C84"/>
    <w:rsid w:val="00DA6FC2"/>
    <w:rsid w:val="00DA727B"/>
    <w:rsid w:val="00DA748E"/>
    <w:rsid w:val="00DA772F"/>
    <w:rsid w:val="00DB0851"/>
    <w:rsid w:val="00DB0E76"/>
    <w:rsid w:val="00DB1C6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C7FFA"/>
    <w:rsid w:val="00DD0344"/>
    <w:rsid w:val="00DD04A2"/>
    <w:rsid w:val="00DD050E"/>
    <w:rsid w:val="00DD0ACA"/>
    <w:rsid w:val="00DD0EBF"/>
    <w:rsid w:val="00DD1AAC"/>
    <w:rsid w:val="00DD1ADD"/>
    <w:rsid w:val="00DD1EA4"/>
    <w:rsid w:val="00DD1FE2"/>
    <w:rsid w:val="00DD24CD"/>
    <w:rsid w:val="00DD291B"/>
    <w:rsid w:val="00DD34BB"/>
    <w:rsid w:val="00DD420E"/>
    <w:rsid w:val="00DD4AB1"/>
    <w:rsid w:val="00DD4EC8"/>
    <w:rsid w:val="00DD51E5"/>
    <w:rsid w:val="00DD5261"/>
    <w:rsid w:val="00DD532B"/>
    <w:rsid w:val="00DD5DBD"/>
    <w:rsid w:val="00DD60E6"/>
    <w:rsid w:val="00DD6AD4"/>
    <w:rsid w:val="00DD7023"/>
    <w:rsid w:val="00DD750E"/>
    <w:rsid w:val="00DD7760"/>
    <w:rsid w:val="00DD7F56"/>
    <w:rsid w:val="00DE00E1"/>
    <w:rsid w:val="00DE0426"/>
    <w:rsid w:val="00DE0587"/>
    <w:rsid w:val="00DE073D"/>
    <w:rsid w:val="00DE0B4D"/>
    <w:rsid w:val="00DE0C5F"/>
    <w:rsid w:val="00DE0EF2"/>
    <w:rsid w:val="00DE0F9C"/>
    <w:rsid w:val="00DE145B"/>
    <w:rsid w:val="00DE1647"/>
    <w:rsid w:val="00DE1A40"/>
    <w:rsid w:val="00DE1CA5"/>
    <w:rsid w:val="00DE1D7C"/>
    <w:rsid w:val="00DE20D1"/>
    <w:rsid w:val="00DE228D"/>
    <w:rsid w:val="00DE2703"/>
    <w:rsid w:val="00DE2BDD"/>
    <w:rsid w:val="00DE3375"/>
    <w:rsid w:val="00DE3432"/>
    <w:rsid w:val="00DE4584"/>
    <w:rsid w:val="00DE4999"/>
    <w:rsid w:val="00DE6147"/>
    <w:rsid w:val="00DE6416"/>
    <w:rsid w:val="00DE7C97"/>
    <w:rsid w:val="00DF011D"/>
    <w:rsid w:val="00DF14F5"/>
    <w:rsid w:val="00DF20C1"/>
    <w:rsid w:val="00DF23DA"/>
    <w:rsid w:val="00DF2B1A"/>
    <w:rsid w:val="00DF2F54"/>
    <w:rsid w:val="00DF3273"/>
    <w:rsid w:val="00DF39DE"/>
    <w:rsid w:val="00DF408D"/>
    <w:rsid w:val="00DF46AC"/>
    <w:rsid w:val="00DF46FA"/>
    <w:rsid w:val="00DF4964"/>
    <w:rsid w:val="00DF4BD3"/>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30C"/>
    <w:rsid w:val="00E06D30"/>
    <w:rsid w:val="00E06DE3"/>
    <w:rsid w:val="00E06F3E"/>
    <w:rsid w:val="00E07822"/>
    <w:rsid w:val="00E07880"/>
    <w:rsid w:val="00E1049D"/>
    <w:rsid w:val="00E107BF"/>
    <w:rsid w:val="00E111C0"/>
    <w:rsid w:val="00E11B2D"/>
    <w:rsid w:val="00E11BC8"/>
    <w:rsid w:val="00E11D99"/>
    <w:rsid w:val="00E12D38"/>
    <w:rsid w:val="00E131EB"/>
    <w:rsid w:val="00E13479"/>
    <w:rsid w:val="00E13CA8"/>
    <w:rsid w:val="00E145B9"/>
    <w:rsid w:val="00E146D2"/>
    <w:rsid w:val="00E148FE"/>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4C5"/>
    <w:rsid w:val="00E35657"/>
    <w:rsid w:val="00E35FB3"/>
    <w:rsid w:val="00E3638E"/>
    <w:rsid w:val="00E3660E"/>
    <w:rsid w:val="00E36863"/>
    <w:rsid w:val="00E36A67"/>
    <w:rsid w:val="00E36C89"/>
    <w:rsid w:val="00E36D0A"/>
    <w:rsid w:val="00E370A6"/>
    <w:rsid w:val="00E37696"/>
    <w:rsid w:val="00E37C27"/>
    <w:rsid w:val="00E4011A"/>
    <w:rsid w:val="00E4016E"/>
    <w:rsid w:val="00E40E60"/>
    <w:rsid w:val="00E41AF3"/>
    <w:rsid w:val="00E4219A"/>
    <w:rsid w:val="00E42A50"/>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88B"/>
    <w:rsid w:val="00E5616F"/>
    <w:rsid w:val="00E56839"/>
    <w:rsid w:val="00E56D06"/>
    <w:rsid w:val="00E56DB5"/>
    <w:rsid w:val="00E57A1D"/>
    <w:rsid w:val="00E57B6A"/>
    <w:rsid w:val="00E57F20"/>
    <w:rsid w:val="00E6084C"/>
    <w:rsid w:val="00E60A81"/>
    <w:rsid w:val="00E60DA0"/>
    <w:rsid w:val="00E611FC"/>
    <w:rsid w:val="00E61EE7"/>
    <w:rsid w:val="00E6313A"/>
    <w:rsid w:val="00E637F4"/>
    <w:rsid w:val="00E63FE0"/>
    <w:rsid w:val="00E641F8"/>
    <w:rsid w:val="00E642D6"/>
    <w:rsid w:val="00E643B7"/>
    <w:rsid w:val="00E65216"/>
    <w:rsid w:val="00E65DF6"/>
    <w:rsid w:val="00E66089"/>
    <w:rsid w:val="00E66463"/>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0682"/>
    <w:rsid w:val="00E814DD"/>
    <w:rsid w:val="00E81E5F"/>
    <w:rsid w:val="00E82142"/>
    <w:rsid w:val="00E8239C"/>
    <w:rsid w:val="00E824FB"/>
    <w:rsid w:val="00E8293D"/>
    <w:rsid w:val="00E82F3C"/>
    <w:rsid w:val="00E830A9"/>
    <w:rsid w:val="00E84B55"/>
    <w:rsid w:val="00E85110"/>
    <w:rsid w:val="00E85320"/>
    <w:rsid w:val="00E85889"/>
    <w:rsid w:val="00E85B62"/>
    <w:rsid w:val="00E85F30"/>
    <w:rsid w:val="00E865A9"/>
    <w:rsid w:val="00E872CD"/>
    <w:rsid w:val="00E87359"/>
    <w:rsid w:val="00E8767B"/>
    <w:rsid w:val="00E876CC"/>
    <w:rsid w:val="00E87889"/>
    <w:rsid w:val="00E878FC"/>
    <w:rsid w:val="00E9086B"/>
    <w:rsid w:val="00E90AB3"/>
    <w:rsid w:val="00E90EBC"/>
    <w:rsid w:val="00E91301"/>
    <w:rsid w:val="00E92653"/>
    <w:rsid w:val="00E93467"/>
    <w:rsid w:val="00E9372D"/>
    <w:rsid w:val="00E94197"/>
    <w:rsid w:val="00E943EE"/>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60"/>
    <w:rsid w:val="00EA23A6"/>
    <w:rsid w:val="00EA2427"/>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73F"/>
    <w:rsid w:val="00EA7860"/>
    <w:rsid w:val="00EB018E"/>
    <w:rsid w:val="00EB04B9"/>
    <w:rsid w:val="00EB0B40"/>
    <w:rsid w:val="00EB0E42"/>
    <w:rsid w:val="00EB139D"/>
    <w:rsid w:val="00EB142C"/>
    <w:rsid w:val="00EB2720"/>
    <w:rsid w:val="00EB2942"/>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302"/>
    <w:rsid w:val="00EC64DE"/>
    <w:rsid w:val="00EC70EE"/>
    <w:rsid w:val="00EC78DB"/>
    <w:rsid w:val="00ED02F9"/>
    <w:rsid w:val="00ED0322"/>
    <w:rsid w:val="00ED03A1"/>
    <w:rsid w:val="00ED1575"/>
    <w:rsid w:val="00ED1BF0"/>
    <w:rsid w:val="00ED223E"/>
    <w:rsid w:val="00ED3238"/>
    <w:rsid w:val="00ED3C23"/>
    <w:rsid w:val="00ED414A"/>
    <w:rsid w:val="00ED468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B7E"/>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2A20"/>
    <w:rsid w:val="00EF34C4"/>
    <w:rsid w:val="00EF481E"/>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52AE"/>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3E8"/>
    <w:rsid w:val="00F2146C"/>
    <w:rsid w:val="00F21E83"/>
    <w:rsid w:val="00F227DE"/>
    <w:rsid w:val="00F22865"/>
    <w:rsid w:val="00F22B0E"/>
    <w:rsid w:val="00F22DEF"/>
    <w:rsid w:val="00F2325C"/>
    <w:rsid w:val="00F2350D"/>
    <w:rsid w:val="00F23579"/>
    <w:rsid w:val="00F247A0"/>
    <w:rsid w:val="00F24945"/>
    <w:rsid w:val="00F25205"/>
    <w:rsid w:val="00F25215"/>
    <w:rsid w:val="00F25B8D"/>
    <w:rsid w:val="00F25F40"/>
    <w:rsid w:val="00F260DF"/>
    <w:rsid w:val="00F2682E"/>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2F4"/>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6778"/>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2E4"/>
    <w:rsid w:val="00F566E7"/>
    <w:rsid w:val="00F56FF3"/>
    <w:rsid w:val="00F57171"/>
    <w:rsid w:val="00F57891"/>
    <w:rsid w:val="00F57CFE"/>
    <w:rsid w:val="00F60050"/>
    <w:rsid w:val="00F60171"/>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00"/>
    <w:rsid w:val="00F70BAE"/>
    <w:rsid w:val="00F715FA"/>
    <w:rsid w:val="00F7223E"/>
    <w:rsid w:val="00F72341"/>
    <w:rsid w:val="00F72902"/>
    <w:rsid w:val="00F72CF0"/>
    <w:rsid w:val="00F7303B"/>
    <w:rsid w:val="00F73311"/>
    <w:rsid w:val="00F733FA"/>
    <w:rsid w:val="00F73CAF"/>
    <w:rsid w:val="00F73F76"/>
    <w:rsid w:val="00F74187"/>
    <w:rsid w:val="00F743BC"/>
    <w:rsid w:val="00F75883"/>
    <w:rsid w:val="00F761C3"/>
    <w:rsid w:val="00F76264"/>
    <w:rsid w:val="00F7702D"/>
    <w:rsid w:val="00F770DC"/>
    <w:rsid w:val="00F77114"/>
    <w:rsid w:val="00F80ABD"/>
    <w:rsid w:val="00F80B98"/>
    <w:rsid w:val="00F80FAF"/>
    <w:rsid w:val="00F8104D"/>
    <w:rsid w:val="00F813C3"/>
    <w:rsid w:val="00F820C3"/>
    <w:rsid w:val="00F82D41"/>
    <w:rsid w:val="00F833FD"/>
    <w:rsid w:val="00F8461D"/>
    <w:rsid w:val="00F8462C"/>
    <w:rsid w:val="00F84747"/>
    <w:rsid w:val="00F855CE"/>
    <w:rsid w:val="00F86012"/>
    <w:rsid w:val="00F869C8"/>
    <w:rsid w:val="00F86AB5"/>
    <w:rsid w:val="00F87A23"/>
    <w:rsid w:val="00F90EF7"/>
    <w:rsid w:val="00F919D7"/>
    <w:rsid w:val="00F919E5"/>
    <w:rsid w:val="00F91AF2"/>
    <w:rsid w:val="00F91D60"/>
    <w:rsid w:val="00F921D5"/>
    <w:rsid w:val="00F92A73"/>
    <w:rsid w:val="00F92F40"/>
    <w:rsid w:val="00F92F66"/>
    <w:rsid w:val="00F93006"/>
    <w:rsid w:val="00F93367"/>
    <w:rsid w:val="00F93512"/>
    <w:rsid w:val="00F94465"/>
    <w:rsid w:val="00F9455D"/>
    <w:rsid w:val="00F94791"/>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2067"/>
    <w:rsid w:val="00FA31F5"/>
    <w:rsid w:val="00FA3C0B"/>
    <w:rsid w:val="00FA40A9"/>
    <w:rsid w:val="00FA4385"/>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9B1"/>
    <w:rsid w:val="00FC248C"/>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9A2"/>
    <w:rsid w:val="00FE5D74"/>
    <w:rsid w:val="00FE60CE"/>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130751382">
      <w:bodyDiv w:val="1"/>
      <w:marLeft w:val="0"/>
      <w:marRight w:val="0"/>
      <w:marTop w:val="0"/>
      <w:marBottom w:val="0"/>
      <w:divBdr>
        <w:top w:val="none" w:sz="0" w:space="0" w:color="auto"/>
        <w:left w:val="none" w:sz="0" w:space="0" w:color="auto"/>
        <w:bottom w:val="none" w:sz="0" w:space="0" w:color="auto"/>
        <w:right w:val="none" w:sz="0" w:space="0" w:color="auto"/>
      </w:divBdr>
    </w:div>
    <w:div w:id="2022493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28683026">
      <w:bodyDiv w:val="1"/>
      <w:marLeft w:val="0"/>
      <w:marRight w:val="0"/>
      <w:marTop w:val="0"/>
      <w:marBottom w:val="0"/>
      <w:divBdr>
        <w:top w:val="none" w:sz="0" w:space="0" w:color="auto"/>
        <w:left w:val="none" w:sz="0" w:space="0" w:color="auto"/>
        <w:bottom w:val="none" w:sz="0" w:space="0" w:color="auto"/>
        <w:right w:val="none" w:sz="0" w:space="0" w:color="auto"/>
      </w:divBdr>
      <w:divsChild>
        <w:div w:id="1698047903">
          <w:marLeft w:val="547"/>
          <w:marRight w:val="0"/>
          <w:marTop w:val="0"/>
          <w:marBottom w:val="120"/>
          <w:divBdr>
            <w:top w:val="none" w:sz="0" w:space="0" w:color="auto"/>
            <w:left w:val="none" w:sz="0" w:space="0" w:color="auto"/>
            <w:bottom w:val="none" w:sz="0" w:space="0" w:color="auto"/>
            <w:right w:val="none" w:sz="0" w:space="0" w:color="auto"/>
          </w:divBdr>
        </w:div>
        <w:div w:id="787433185">
          <w:marLeft w:val="547"/>
          <w:marRight w:val="0"/>
          <w:marTop w:val="0"/>
          <w:marBottom w:val="120"/>
          <w:divBdr>
            <w:top w:val="none" w:sz="0" w:space="0" w:color="auto"/>
            <w:left w:val="none" w:sz="0" w:space="0" w:color="auto"/>
            <w:bottom w:val="none" w:sz="0" w:space="0" w:color="auto"/>
            <w:right w:val="none" w:sz="0" w:space="0" w:color="auto"/>
          </w:divBdr>
        </w:div>
        <w:div w:id="485513044">
          <w:marLeft w:val="1166"/>
          <w:marRight w:val="0"/>
          <w:marTop w:val="0"/>
          <w:marBottom w:val="120"/>
          <w:divBdr>
            <w:top w:val="none" w:sz="0" w:space="0" w:color="auto"/>
            <w:left w:val="none" w:sz="0" w:space="0" w:color="auto"/>
            <w:bottom w:val="none" w:sz="0" w:space="0" w:color="auto"/>
            <w:right w:val="none" w:sz="0" w:space="0" w:color="auto"/>
          </w:divBdr>
        </w:div>
        <w:div w:id="1759476614">
          <w:marLeft w:val="1166"/>
          <w:marRight w:val="0"/>
          <w:marTop w:val="0"/>
          <w:marBottom w:val="120"/>
          <w:divBdr>
            <w:top w:val="none" w:sz="0" w:space="0" w:color="auto"/>
            <w:left w:val="none" w:sz="0" w:space="0" w:color="auto"/>
            <w:bottom w:val="none" w:sz="0" w:space="0" w:color="auto"/>
            <w:right w:val="none" w:sz="0" w:space="0" w:color="auto"/>
          </w:divBdr>
        </w:div>
        <w:div w:id="772240102">
          <w:marLeft w:val="1166"/>
          <w:marRight w:val="0"/>
          <w:marTop w:val="0"/>
          <w:marBottom w:val="12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2463184">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487326694">
      <w:bodyDiv w:val="1"/>
      <w:marLeft w:val="0"/>
      <w:marRight w:val="0"/>
      <w:marTop w:val="0"/>
      <w:marBottom w:val="0"/>
      <w:divBdr>
        <w:top w:val="none" w:sz="0" w:space="0" w:color="auto"/>
        <w:left w:val="none" w:sz="0" w:space="0" w:color="auto"/>
        <w:bottom w:val="none" w:sz="0" w:space="0" w:color="auto"/>
        <w:right w:val="none" w:sz="0" w:space="0" w:color="auto"/>
      </w:divBdr>
      <w:divsChild>
        <w:div w:id="1460996369">
          <w:marLeft w:val="547"/>
          <w:marRight w:val="0"/>
          <w:marTop w:val="0"/>
          <w:marBottom w:val="0"/>
          <w:divBdr>
            <w:top w:val="none" w:sz="0" w:space="0" w:color="auto"/>
            <w:left w:val="none" w:sz="0" w:space="0" w:color="auto"/>
            <w:bottom w:val="none" w:sz="0" w:space="0" w:color="auto"/>
            <w:right w:val="none" w:sz="0" w:space="0" w:color="auto"/>
          </w:divBdr>
        </w:div>
        <w:div w:id="1355884021">
          <w:marLeft w:val="1166"/>
          <w:marRight w:val="0"/>
          <w:marTop w:val="0"/>
          <w:marBottom w:val="0"/>
          <w:divBdr>
            <w:top w:val="none" w:sz="0" w:space="0" w:color="auto"/>
            <w:left w:val="none" w:sz="0" w:space="0" w:color="auto"/>
            <w:bottom w:val="none" w:sz="0" w:space="0" w:color="auto"/>
            <w:right w:val="none" w:sz="0" w:space="0" w:color="auto"/>
          </w:divBdr>
        </w:div>
        <w:div w:id="180710164">
          <w:marLeft w:val="1166"/>
          <w:marRight w:val="0"/>
          <w:marTop w:val="0"/>
          <w:marBottom w:val="0"/>
          <w:divBdr>
            <w:top w:val="none" w:sz="0" w:space="0" w:color="auto"/>
            <w:left w:val="none" w:sz="0" w:space="0" w:color="auto"/>
            <w:bottom w:val="none" w:sz="0" w:space="0" w:color="auto"/>
            <w:right w:val="none" w:sz="0" w:space="0" w:color="auto"/>
          </w:divBdr>
        </w:div>
        <w:div w:id="366369510">
          <w:marLeft w:val="547"/>
          <w:marRight w:val="0"/>
          <w:marTop w:val="0"/>
          <w:marBottom w:val="0"/>
          <w:divBdr>
            <w:top w:val="none" w:sz="0" w:space="0" w:color="auto"/>
            <w:left w:val="none" w:sz="0" w:space="0" w:color="auto"/>
            <w:bottom w:val="none" w:sz="0" w:space="0" w:color="auto"/>
            <w:right w:val="none" w:sz="0" w:space="0" w:color="auto"/>
          </w:divBdr>
        </w:div>
        <w:div w:id="1447431981">
          <w:marLeft w:val="1166"/>
          <w:marRight w:val="0"/>
          <w:marTop w:val="0"/>
          <w:marBottom w:val="0"/>
          <w:divBdr>
            <w:top w:val="none" w:sz="0" w:space="0" w:color="auto"/>
            <w:left w:val="none" w:sz="0" w:space="0" w:color="auto"/>
            <w:bottom w:val="none" w:sz="0" w:space="0" w:color="auto"/>
            <w:right w:val="none" w:sz="0" w:space="0" w:color="auto"/>
          </w:divBdr>
        </w:div>
        <w:div w:id="187452872">
          <w:marLeft w:val="547"/>
          <w:marRight w:val="0"/>
          <w:marTop w:val="0"/>
          <w:marBottom w:val="0"/>
          <w:divBdr>
            <w:top w:val="none" w:sz="0" w:space="0" w:color="auto"/>
            <w:left w:val="none" w:sz="0" w:space="0" w:color="auto"/>
            <w:bottom w:val="none" w:sz="0" w:space="0" w:color="auto"/>
            <w:right w:val="none" w:sz="0" w:space="0" w:color="auto"/>
          </w:divBdr>
        </w:div>
      </w:divsChild>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64297089">
      <w:bodyDiv w:val="1"/>
      <w:marLeft w:val="0"/>
      <w:marRight w:val="0"/>
      <w:marTop w:val="0"/>
      <w:marBottom w:val="0"/>
      <w:divBdr>
        <w:top w:val="none" w:sz="0" w:space="0" w:color="auto"/>
        <w:left w:val="none" w:sz="0" w:space="0" w:color="auto"/>
        <w:bottom w:val="none" w:sz="0" w:space="0" w:color="auto"/>
        <w:right w:val="none" w:sz="0" w:space="0" w:color="auto"/>
      </w:divBdr>
      <w:divsChild>
        <w:div w:id="1803380717">
          <w:marLeft w:val="360"/>
          <w:marRight w:val="0"/>
          <w:marTop w:val="200"/>
          <w:marBottom w:val="0"/>
          <w:divBdr>
            <w:top w:val="none" w:sz="0" w:space="0" w:color="auto"/>
            <w:left w:val="none" w:sz="0" w:space="0" w:color="auto"/>
            <w:bottom w:val="none" w:sz="0" w:space="0" w:color="auto"/>
            <w:right w:val="none" w:sz="0" w:space="0" w:color="auto"/>
          </w:divBdr>
        </w:div>
      </w:divsChild>
    </w:div>
    <w:div w:id="573516086">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13313515">
      <w:bodyDiv w:val="1"/>
      <w:marLeft w:val="0"/>
      <w:marRight w:val="0"/>
      <w:marTop w:val="0"/>
      <w:marBottom w:val="0"/>
      <w:divBdr>
        <w:top w:val="none" w:sz="0" w:space="0" w:color="auto"/>
        <w:left w:val="none" w:sz="0" w:space="0" w:color="auto"/>
        <w:bottom w:val="none" w:sz="0" w:space="0" w:color="auto"/>
        <w:right w:val="none" w:sz="0" w:space="0" w:color="auto"/>
      </w:divBdr>
      <w:divsChild>
        <w:div w:id="713584686">
          <w:marLeft w:val="547"/>
          <w:marRight w:val="0"/>
          <w:marTop w:val="0"/>
          <w:marBottom w:val="0"/>
          <w:divBdr>
            <w:top w:val="none" w:sz="0" w:space="0" w:color="auto"/>
            <w:left w:val="none" w:sz="0" w:space="0" w:color="auto"/>
            <w:bottom w:val="none" w:sz="0" w:space="0" w:color="auto"/>
            <w:right w:val="none" w:sz="0" w:space="0" w:color="auto"/>
          </w:divBdr>
        </w:div>
        <w:div w:id="166288915">
          <w:marLeft w:val="547"/>
          <w:marRight w:val="0"/>
          <w:marTop w:val="0"/>
          <w:marBottom w:val="0"/>
          <w:divBdr>
            <w:top w:val="none" w:sz="0" w:space="0" w:color="auto"/>
            <w:left w:val="none" w:sz="0" w:space="0" w:color="auto"/>
            <w:bottom w:val="none" w:sz="0" w:space="0" w:color="auto"/>
            <w:right w:val="none" w:sz="0" w:space="0" w:color="auto"/>
          </w:divBdr>
        </w:div>
        <w:div w:id="2046713888">
          <w:marLeft w:val="1166"/>
          <w:marRight w:val="0"/>
          <w:marTop w:val="0"/>
          <w:marBottom w:val="120"/>
          <w:divBdr>
            <w:top w:val="none" w:sz="0" w:space="0" w:color="auto"/>
            <w:left w:val="none" w:sz="0" w:space="0" w:color="auto"/>
            <w:bottom w:val="none" w:sz="0" w:space="0" w:color="auto"/>
            <w:right w:val="none" w:sz="0" w:space="0" w:color="auto"/>
          </w:divBdr>
        </w:div>
        <w:div w:id="368535834">
          <w:marLeft w:val="1800"/>
          <w:marRight w:val="0"/>
          <w:marTop w:val="0"/>
          <w:marBottom w:val="120"/>
          <w:divBdr>
            <w:top w:val="none" w:sz="0" w:space="0" w:color="auto"/>
            <w:left w:val="none" w:sz="0" w:space="0" w:color="auto"/>
            <w:bottom w:val="none" w:sz="0" w:space="0" w:color="auto"/>
            <w:right w:val="none" w:sz="0" w:space="0" w:color="auto"/>
          </w:divBdr>
        </w:div>
        <w:div w:id="614795388">
          <w:marLeft w:val="2520"/>
          <w:marRight w:val="0"/>
          <w:marTop w:val="0"/>
          <w:marBottom w:val="120"/>
          <w:divBdr>
            <w:top w:val="none" w:sz="0" w:space="0" w:color="auto"/>
            <w:left w:val="none" w:sz="0" w:space="0" w:color="auto"/>
            <w:bottom w:val="none" w:sz="0" w:space="0" w:color="auto"/>
            <w:right w:val="none" w:sz="0" w:space="0" w:color="auto"/>
          </w:divBdr>
        </w:div>
        <w:div w:id="537085425">
          <w:marLeft w:val="1800"/>
          <w:marRight w:val="0"/>
          <w:marTop w:val="0"/>
          <w:marBottom w:val="120"/>
          <w:divBdr>
            <w:top w:val="none" w:sz="0" w:space="0" w:color="auto"/>
            <w:left w:val="none" w:sz="0" w:space="0" w:color="auto"/>
            <w:bottom w:val="none" w:sz="0" w:space="0" w:color="auto"/>
            <w:right w:val="none" w:sz="0" w:space="0" w:color="auto"/>
          </w:divBdr>
        </w:div>
      </w:divsChild>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7745</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6</cp:revision>
  <dcterms:created xsi:type="dcterms:W3CDTF">2025-05-08T18:46:00Z</dcterms:created>
  <dcterms:modified xsi:type="dcterms:W3CDTF">2025-05-08T21:55:00Z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